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681B" w:rsidR="005867D0" w:rsidP="001A669A" w:rsidRDefault="005867D0" w14:paraId="4FD910C6" w14:textId="77777777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B37CE5" w:rsidR="000F4149" w:rsidP="001A669A" w:rsidRDefault="000F4149" w14:paraId="4FD910C7" w14:textId="5B31E0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REPUBLIKA HRVATSKA</w:t>
      </w:r>
      <w:r w:rsidR="00B37CE5">
        <w:rPr>
          <w:rFonts w:ascii="Arial" w:hAnsi="Arial" w:cs="Arial"/>
          <w:sz w:val="24"/>
          <w:szCs w:val="24"/>
        </w:rPr>
        <w:tab/>
      </w:r>
      <w:r w:rsidR="00B37CE5">
        <w:rPr>
          <w:rFonts w:ascii="Arial" w:hAnsi="Arial" w:cs="Arial"/>
          <w:sz w:val="24"/>
          <w:szCs w:val="24"/>
        </w:rPr>
        <w:tab/>
      </w:r>
      <w:r w:rsidR="00B37CE5">
        <w:rPr>
          <w:rFonts w:ascii="Arial" w:hAnsi="Arial" w:cs="Arial"/>
          <w:sz w:val="24"/>
          <w:szCs w:val="24"/>
        </w:rPr>
        <w:tab/>
      </w:r>
      <w:r w:rsidR="00B37CE5">
        <w:rPr>
          <w:rFonts w:ascii="Arial" w:hAnsi="Arial" w:cs="Arial"/>
          <w:sz w:val="24"/>
          <w:szCs w:val="24"/>
        </w:rPr>
        <w:tab/>
      </w:r>
      <w:r w:rsidR="00B37CE5">
        <w:rPr>
          <w:rFonts w:ascii="Arial" w:hAnsi="Arial" w:cs="Arial"/>
          <w:sz w:val="24"/>
          <w:szCs w:val="24"/>
        </w:rPr>
        <w:tab/>
      </w:r>
      <w:r w:rsidR="00B37CE5">
        <w:rPr>
          <w:rFonts w:ascii="Arial" w:hAnsi="Arial" w:cs="Arial"/>
          <w:sz w:val="24"/>
          <w:szCs w:val="24"/>
        </w:rPr>
        <w:tab/>
      </w:r>
      <w:r w:rsidR="00B37CE5">
        <w:rPr>
          <w:rFonts w:ascii="Arial" w:hAnsi="Arial" w:cs="Arial"/>
          <w:sz w:val="24"/>
          <w:szCs w:val="24"/>
        </w:rPr>
        <w:tab/>
      </w:r>
      <w:r w:rsidRPr="00B37CE5" w:rsidR="00B37CE5">
        <w:rPr>
          <w:rFonts w:ascii="Arial" w:hAnsi="Arial" w:cs="Arial"/>
          <w:sz w:val="24"/>
          <w:szCs w:val="24"/>
        </w:rPr>
        <w:t>89. St-1078/21-</w:t>
      </w:r>
      <w:r w:rsidR="004A7DAD">
        <w:rPr>
          <w:rFonts w:ascii="Arial" w:hAnsi="Arial" w:cs="Arial"/>
          <w:sz w:val="24"/>
          <w:szCs w:val="24"/>
        </w:rPr>
        <w:t>10</w:t>
      </w:r>
    </w:p>
    <w:p w:rsidRPr="0033681B" w:rsidR="000F4149" w:rsidP="001A669A" w:rsidRDefault="000F4149" w14:paraId="4FD910C8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TRGOVAČKI SUD U ZAGREBU</w:t>
      </w:r>
    </w:p>
    <w:p w:rsidRPr="0033681B" w:rsidR="000F4149" w:rsidP="001A669A" w:rsidRDefault="000F4149" w14:paraId="4FD910C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Zagreb, Amruševa 2/II                                          </w:t>
      </w:r>
      <w:r w:rsidRPr="0033681B">
        <w:rPr>
          <w:rFonts w:ascii="Arial" w:hAnsi="Arial" w:cs="Arial"/>
          <w:sz w:val="24"/>
          <w:szCs w:val="24"/>
        </w:rPr>
        <w:tab/>
      </w:r>
      <w:r w:rsidRPr="0033681B">
        <w:rPr>
          <w:rFonts w:ascii="Arial" w:hAnsi="Arial" w:cs="Arial"/>
          <w:sz w:val="24"/>
          <w:szCs w:val="24"/>
        </w:rPr>
        <w:tab/>
      </w:r>
      <w:r w:rsidRPr="0033681B">
        <w:rPr>
          <w:rFonts w:ascii="Arial" w:hAnsi="Arial" w:cs="Arial"/>
          <w:sz w:val="24"/>
          <w:szCs w:val="24"/>
        </w:rPr>
        <w:tab/>
      </w:r>
      <w:r w:rsidRPr="0033681B">
        <w:rPr>
          <w:rFonts w:ascii="Arial" w:hAnsi="Arial" w:cs="Arial"/>
          <w:sz w:val="24"/>
          <w:szCs w:val="24"/>
        </w:rPr>
        <w:tab/>
      </w:r>
    </w:p>
    <w:p w:rsidRPr="0033681B" w:rsidR="000F4149" w:rsidP="001A669A" w:rsidRDefault="000F4149" w14:paraId="4FD910CA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0F4149" w:rsidP="004E0887" w:rsidRDefault="000F4149" w14:paraId="4FD910CB" w14:textId="777777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33681B" w:rsidR="000F4149" w:rsidP="001A669A" w:rsidRDefault="000F4149" w14:paraId="4FD910CC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0F4149" w:rsidP="00C61334" w:rsidRDefault="000F4149" w14:paraId="4FD910C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Z A P I S N I K</w:t>
      </w:r>
    </w:p>
    <w:p w:rsidRPr="00B37CE5" w:rsidR="000F4149" w:rsidP="00C61334" w:rsidRDefault="000F4149" w14:paraId="4FD910CE" w14:textId="3B125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s </w:t>
      </w:r>
      <w:r w:rsidRPr="00B37CE5">
        <w:rPr>
          <w:rFonts w:ascii="Arial" w:hAnsi="Arial" w:cs="Arial"/>
          <w:sz w:val="24"/>
          <w:szCs w:val="24"/>
        </w:rPr>
        <w:t xml:space="preserve">ročišta za ispitivanje tražbina, u </w:t>
      </w:r>
      <w:proofErr w:type="spellStart"/>
      <w:r w:rsidRPr="00B37CE5">
        <w:rPr>
          <w:rFonts w:ascii="Arial" w:hAnsi="Arial" w:cs="Arial"/>
          <w:sz w:val="24"/>
          <w:szCs w:val="24"/>
        </w:rPr>
        <w:t>predstečajnom</w:t>
      </w:r>
      <w:proofErr w:type="spellEnd"/>
      <w:r w:rsidRPr="00B37CE5">
        <w:rPr>
          <w:rFonts w:ascii="Arial" w:hAnsi="Arial" w:cs="Arial"/>
          <w:sz w:val="24"/>
          <w:szCs w:val="24"/>
        </w:rPr>
        <w:t xml:space="preserve"> postupku nad dužnikom </w:t>
      </w:r>
      <w:r w:rsidRPr="00B37CE5" w:rsidR="0033681B">
        <w:rPr>
          <w:rFonts w:ascii="Arial" w:hAnsi="Arial" w:cs="Arial"/>
          <w:sz w:val="24"/>
          <w:szCs w:val="24"/>
        </w:rPr>
        <w:t xml:space="preserve">Viking d.o.o., Zagreb, Vida Došena </w:t>
      </w:r>
      <w:proofErr w:type="spellStart"/>
      <w:r w:rsidRPr="00B37CE5" w:rsidR="0033681B">
        <w:rPr>
          <w:rFonts w:ascii="Arial" w:hAnsi="Arial" w:cs="Arial"/>
          <w:sz w:val="24"/>
          <w:szCs w:val="24"/>
        </w:rPr>
        <w:t>27</w:t>
      </w:r>
      <w:proofErr w:type="spellEnd"/>
      <w:r w:rsidRPr="00B37CE5" w:rsidR="003368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37CE5" w:rsidR="0033681B">
        <w:rPr>
          <w:rFonts w:ascii="Arial" w:hAnsi="Arial" w:cs="Arial"/>
          <w:sz w:val="24"/>
          <w:szCs w:val="24"/>
        </w:rPr>
        <w:t>OIB</w:t>
      </w:r>
      <w:proofErr w:type="spellEnd"/>
      <w:r w:rsidRPr="00B37CE5" w:rsidR="0033681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B37CE5" w:rsidR="0033681B">
        <w:rPr>
          <w:rFonts w:ascii="Arial" w:hAnsi="Arial" w:cs="Arial"/>
          <w:sz w:val="24"/>
          <w:szCs w:val="24"/>
        </w:rPr>
        <w:t>16476923515</w:t>
      </w:r>
      <w:proofErr w:type="spellEnd"/>
      <w:r w:rsidRPr="00B37CE5" w:rsidR="006D3EED">
        <w:rPr>
          <w:rFonts w:ascii="Arial" w:hAnsi="Arial" w:cs="Arial"/>
          <w:sz w:val="24"/>
          <w:szCs w:val="24"/>
        </w:rPr>
        <w:t>, sastavljen pri</w:t>
      </w:r>
      <w:r w:rsidRPr="00B37CE5" w:rsidR="00166752">
        <w:rPr>
          <w:rFonts w:ascii="Arial" w:hAnsi="Arial" w:cs="Arial"/>
          <w:sz w:val="24"/>
          <w:szCs w:val="24"/>
        </w:rPr>
        <w:t xml:space="preserve"> Trgovačkom sudu u Zagrebu </w:t>
      </w:r>
      <w:r w:rsidRPr="00B37CE5" w:rsidR="0033681B">
        <w:rPr>
          <w:rFonts w:ascii="Arial" w:hAnsi="Arial" w:cs="Arial"/>
          <w:sz w:val="24"/>
          <w:szCs w:val="24"/>
        </w:rPr>
        <w:t>29</w:t>
      </w:r>
      <w:r w:rsidRPr="00B37CE5" w:rsidR="006D3EED">
        <w:rPr>
          <w:rFonts w:ascii="Arial" w:hAnsi="Arial" w:cs="Arial"/>
          <w:sz w:val="24"/>
          <w:szCs w:val="24"/>
        </w:rPr>
        <w:t xml:space="preserve">. </w:t>
      </w:r>
      <w:r w:rsidRPr="00B37CE5" w:rsidR="0033681B">
        <w:rPr>
          <w:rFonts w:ascii="Arial" w:hAnsi="Arial" w:cs="Arial"/>
          <w:sz w:val="24"/>
          <w:szCs w:val="24"/>
        </w:rPr>
        <w:t>lipnja</w:t>
      </w:r>
      <w:r w:rsidRPr="00B37CE5" w:rsidR="005B16A6">
        <w:rPr>
          <w:rFonts w:ascii="Arial" w:hAnsi="Arial" w:cs="Arial"/>
          <w:sz w:val="24"/>
          <w:szCs w:val="24"/>
        </w:rPr>
        <w:t xml:space="preserve"> </w:t>
      </w:r>
      <w:r w:rsidRPr="00B37CE5">
        <w:rPr>
          <w:rFonts w:ascii="Arial" w:hAnsi="Arial" w:cs="Arial"/>
          <w:sz w:val="24"/>
          <w:szCs w:val="24"/>
        </w:rPr>
        <w:t>20</w:t>
      </w:r>
      <w:r w:rsidRPr="00B37CE5" w:rsidR="005D5879">
        <w:rPr>
          <w:rFonts w:ascii="Arial" w:hAnsi="Arial" w:cs="Arial"/>
          <w:sz w:val="24"/>
          <w:szCs w:val="24"/>
        </w:rPr>
        <w:t>2</w:t>
      </w:r>
      <w:r w:rsidRPr="00B37CE5" w:rsidR="0033681B">
        <w:rPr>
          <w:rFonts w:ascii="Arial" w:hAnsi="Arial" w:cs="Arial"/>
          <w:sz w:val="24"/>
          <w:szCs w:val="24"/>
        </w:rPr>
        <w:t>1</w:t>
      </w:r>
      <w:r w:rsidRPr="00B37CE5">
        <w:rPr>
          <w:rFonts w:ascii="Arial" w:hAnsi="Arial" w:cs="Arial"/>
          <w:sz w:val="24"/>
          <w:szCs w:val="24"/>
        </w:rPr>
        <w:t>.</w:t>
      </w:r>
    </w:p>
    <w:p w:rsidRPr="0033681B" w:rsidR="00DF5DAB" w:rsidP="00DF5DAB" w:rsidRDefault="00DF5DAB" w14:paraId="4FD910CF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5867D0" w:rsidP="001A669A" w:rsidRDefault="005867D0" w14:paraId="4FD910D0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0F4149" w:rsidP="001A669A" w:rsidRDefault="000F4149" w14:paraId="4FD910D1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Nazočni od suda:</w:t>
      </w:r>
    </w:p>
    <w:p w:rsidRPr="0033681B" w:rsidR="000F4149" w:rsidP="001A669A" w:rsidRDefault="000F4149" w14:paraId="4FD910D2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Sudac</w:t>
      </w:r>
      <w:r w:rsidRPr="0033681B" w:rsidR="00166752">
        <w:rPr>
          <w:rFonts w:ascii="Arial" w:hAnsi="Arial" w:cs="Arial"/>
          <w:sz w:val="24"/>
          <w:szCs w:val="24"/>
        </w:rPr>
        <w:t>:</w:t>
      </w:r>
      <w:r w:rsidRPr="0033681B">
        <w:rPr>
          <w:rFonts w:ascii="Arial" w:hAnsi="Arial" w:cs="Arial"/>
          <w:sz w:val="24"/>
          <w:szCs w:val="24"/>
        </w:rPr>
        <w:t xml:space="preserve"> </w:t>
      </w:r>
      <w:r w:rsidRPr="0033681B" w:rsidR="0086553F">
        <w:rPr>
          <w:rFonts w:ascii="Arial" w:hAnsi="Arial" w:cs="Arial"/>
          <w:sz w:val="24"/>
          <w:szCs w:val="24"/>
        </w:rPr>
        <w:t>Nikolina Dorić Hadžisejdić</w:t>
      </w:r>
    </w:p>
    <w:p w:rsidRPr="0033681B" w:rsidR="000F4149" w:rsidP="001A669A" w:rsidRDefault="0020696E" w14:paraId="4FD910D3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Zapisničar</w:t>
      </w:r>
      <w:r w:rsidRPr="0033681B" w:rsidR="000F4149">
        <w:rPr>
          <w:rFonts w:ascii="Arial" w:hAnsi="Arial" w:cs="Arial"/>
          <w:sz w:val="24"/>
          <w:szCs w:val="24"/>
        </w:rPr>
        <w:t xml:space="preserve">: </w:t>
      </w:r>
      <w:r w:rsidRPr="0033681B" w:rsidR="00330B62">
        <w:rPr>
          <w:rFonts w:ascii="Arial" w:hAnsi="Arial" w:cs="Arial"/>
          <w:sz w:val="24"/>
          <w:szCs w:val="24"/>
        </w:rPr>
        <w:t>Valentina Gabud</w:t>
      </w:r>
    </w:p>
    <w:p w:rsidRPr="0033681B" w:rsidR="000F4149" w:rsidP="001A669A" w:rsidRDefault="000F4149" w14:paraId="4FD910D4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0F4149" w:rsidP="001A669A" w:rsidRDefault="000F4149" w14:paraId="4FD910D5" w14:textId="1706E97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Započeto u </w:t>
      </w:r>
      <w:r w:rsidR="00B37CE5">
        <w:rPr>
          <w:rFonts w:ascii="Arial" w:hAnsi="Arial" w:cs="Arial"/>
          <w:sz w:val="24"/>
          <w:szCs w:val="24"/>
        </w:rPr>
        <w:t>10</w:t>
      </w:r>
      <w:r w:rsidRPr="0033681B" w:rsidR="00277059">
        <w:rPr>
          <w:rFonts w:ascii="Arial" w:hAnsi="Arial" w:cs="Arial"/>
          <w:sz w:val="24"/>
          <w:szCs w:val="24"/>
        </w:rPr>
        <w:t>:</w:t>
      </w:r>
      <w:r w:rsidR="00B37CE5">
        <w:rPr>
          <w:rFonts w:ascii="Arial" w:hAnsi="Arial" w:cs="Arial"/>
          <w:sz w:val="24"/>
          <w:szCs w:val="24"/>
        </w:rPr>
        <w:t>00</w:t>
      </w:r>
      <w:r w:rsidRPr="0033681B" w:rsidR="00A916C3">
        <w:rPr>
          <w:rFonts w:ascii="Arial" w:hAnsi="Arial" w:cs="Arial"/>
          <w:sz w:val="24"/>
          <w:szCs w:val="24"/>
        </w:rPr>
        <w:t xml:space="preserve"> </w:t>
      </w:r>
      <w:r w:rsidRPr="0033681B">
        <w:rPr>
          <w:rFonts w:ascii="Arial" w:hAnsi="Arial" w:cs="Arial"/>
          <w:sz w:val="24"/>
          <w:szCs w:val="24"/>
        </w:rPr>
        <w:t>sati</w:t>
      </w:r>
    </w:p>
    <w:p w:rsidRPr="0033681B" w:rsidR="005867D0" w:rsidP="001A669A" w:rsidRDefault="005867D0" w14:paraId="4FD910D6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166752" w:rsidP="001A669A" w:rsidRDefault="00CC1432" w14:paraId="4FD910D7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Sud otvara ročište za ispitivanje tražbina</w:t>
      </w:r>
      <w:r w:rsidRPr="0033681B" w:rsidR="00166752">
        <w:rPr>
          <w:rFonts w:ascii="Arial" w:hAnsi="Arial" w:cs="Arial"/>
          <w:sz w:val="24"/>
          <w:szCs w:val="24"/>
        </w:rPr>
        <w:t>.</w:t>
      </w:r>
    </w:p>
    <w:p w:rsidRPr="0033681B" w:rsidR="00166752" w:rsidP="001A669A" w:rsidRDefault="00166752" w14:paraId="4FD910D8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CC1432" w:rsidP="001A669A" w:rsidRDefault="00166752" w14:paraId="4FD910D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R</w:t>
      </w:r>
      <w:r w:rsidRPr="0033681B" w:rsidR="00CC1432">
        <w:rPr>
          <w:rFonts w:ascii="Arial" w:hAnsi="Arial" w:cs="Arial"/>
          <w:sz w:val="24"/>
          <w:szCs w:val="24"/>
        </w:rPr>
        <w:t>očište je javno.</w:t>
      </w:r>
    </w:p>
    <w:p w:rsidRPr="0033681B" w:rsidR="006D3EED" w:rsidP="001A669A" w:rsidRDefault="006D3EED" w14:paraId="4FD910DA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6D3EED" w:rsidP="001A669A" w:rsidRDefault="000F4149" w14:paraId="4FD910DB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Utvrđuje se </w:t>
      </w:r>
      <w:r w:rsidRPr="0033681B" w:rsidR="00166752">
        <w:rPr>
          <w:rFonts w:ascii="Arial" w:hAnsi="Arial" w:cs="Arial"/>
          <w:sz w:val="24"/>
          <w:szCs w:val="24"/>
        </w:rPr>
        <w:t xml:space="preserve">da </w:t>
      </w:r>
      <w:r w:rsidRPr="0033681B" w:rsidR="006D3EED">
        <w:rPr>
          <w:rFonts w:ascii="Arial" w:hAnsi="Arial" w:cs="Arial"/>
          <w:sz w:val="24"/>
          <w:szCs w:val="24"/>
        </w:rPr>
        <w:t xml:space="preserve">su </w:t>
      </w:r>
      <w:r w:rsidRPr="0033681B" w:rsidR="00CC1432">
        <w:rPr>
          <w:rFonts w:ascii="Arial" w:hAnsi="Arial" w:cs="Arial"/>
          <w:sz w:val="24"/>
          <w:szCs w:val="24"/>
        </w:rPr>
        <w:t xml:space="preserve">na ročište </w:t>
      </w:r>
      <w:r w:rsidRPr="0033681B">
        <w:rPr>
          <w:rFonts w:ascii="Arial" w:hAnsi="Arial" w:cs="Arial"/>
          <w:sz w:val="24"/>
          <w:szCs w:val="24"/>
        </w:rPr>
        <w:t>pristupi</w:t>
      </w:r>
      <w:r w:rsidRPr="0033681B" w:rsidR="006D3EED">
        <w:rPr>
          <w:rFonts w:ascii="Arial" w:hAnsi="Arial" w:cs="Arial"/>
          <w:sz w:val="24"/>
          <w:szCs w:val="24"/>
        </w:rPr>
        <w:t>li:</w:t>
      </w:r>
    </w:p>
    <w:p w:rsidRPr="0033681B" w:rsidR="006D3EED" w:rsidP="001A669A" w:rsidRDefault="006D3EED" w14:paraId="4FD910DC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3681B" w:rsidR="000F4149" w:rsidP="001A669A" w:rsidRDefault="006D3EED" w14:paraId="4FD910DD" w14:textId="63A40D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P</w:t>
      </w:r>
      <w:r w:rsidRPr="0033681B" w:rsidR="000F4149">
        <w:rPr>
          <w:rFonts w:ascii="Arial" w:hAnsi="Arial" w:cs="Arial"/>
          <w:sz w:val="24"/>
          <w:szCs w:val="24"/>
        </w:rPr>
        <w:t>ovjerenik</w:t>
      </w:r>
      <w:r w:rsidRPr="0033681B" w:rsidR="00B259C0">
        <w:rPr>
          <w:rFonts w:ascii="Arial" w:hAnsi="Arial" w:cs="Arial"/>
          <w:sz w:val="24"/>
          <w:szCs w:val="24"/>
        </w:rPr>
        <w:t xml:space="preserve">: </w:t>
      </w:r>
      <w:r w:rsidR="00B37CE5">
        <w:rPr>
          <w:rFonts w:ascii="Arial" w:hAnsi="Arial" w:cs="Arial"/>
          <w:sz w:val="24"/>
          <w:szCs w:val="24"/>
        </w:rPr>
        <w:t xml:space="preserve">Zvonimir </w:t>
      </w:r>
      <w:proofErr w:type="spellStart"/>
      <w:r w:rsidR="00B37CE5">
        <w:rPr>
          <w:rFonts w:ascii="Arial" w:hAnsi="Arial" w:cs="Arial"/>
          <w:sz w:val="24"/>
          <w:szCs w:val="24"/>
        </w:rPr>
        <w:t>Đuran</w:t>
      </w:r>
      <w:proofErr w:type="spellEnd"/>
      <w:r w:rsidRPr="0033681B" w:rsidR="005B16A6">
        <w:rPr>
          <w:rFonts w:ascii="Arial" w:hAnsi="Arial" w:cs="Arial"/>
          <w:sz w:val="24"/>
          <w:szCs w:val="24"/>
        </w:rPr>
        <w:t xml:space="preserve"> </w:t>
      </w:r>
    </w:p>
    <w:p w:rsidRPr="0033681B" w:rsidR="006D3EED" w:rsidP="00DF5DAB" w:rsidRDefault="006D3EED" w14:paraId="4FD910DE" w14:textId="77777777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1C2B09" w:rsidR="007A04BB" w:rsidP="007A04BB" w:rsidRDefault="007A04BB" w14:paraId="4FD910E0" w14:textId="2686EA7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C2B09">
        <w:rPr>
          <w:rFonts w:ascii="Arial" w:hAnsi="Arial" w:cs="Arial"/>
          <w:sz w:val="24"/>
          <w:szCs w:val="24"/>
        </w:rPr>
        <w:t xml:space="preserve">Dužnik: </w:t>
      </w:r>
      <w:r w:rsidRPr="001C2B09" w:rsidR="001C2B09">
        <w:rPr>
          <w:rFonts w:ascii="Arial" w:hAnsi="Arial" w:cs="Arial"/>
          <w:sz w:val="24"/>
          <w:szCs w:val="24"/>
        </w:rPr>
        <w:t xml:space="preserve">punomoćnik </w:t>
      </w:r>
      <w:proofErr w:type="spellStart"/>
      <w:r w:rsidRPr="001C2B09" w:rsidR="001C2B09">
        <w:rPr>
          <w:rFonts w:ascii="Arial" w:hAnsi="Arial" w:cs="Arial"/>
          <w:sz w:val="24"/>
          <w:szCs w:val="24"/>
        </w:rPr>
        <w:t>Bariša</w:t>
      </w:r>
      <w:proofErr w:type="spellEnd"/>
      <w:r w:rsidRPr="001C2B09" w:rsidR="001C2B09">
        <w:rPr>
          <w:rFonts w:ascii="Arial" w:hAnsi="Arial" w:cs="Arial"/>
          <w:sz w:val="24"/>
          <w:szCs w:val="24"/>
        </w:rPr>
        <w:t xml:space="preserve"> Pavičić, odvjetnik u Zagrebu, predaje punomoć</w:t>
      </w:r>
    </w:p>
    <w:p w:rsidRPr="0033681B" w:rsidR="007A04BB" w:rsidP="007A04BB" w:rsidRDefault="007A04BB" w14:paraId="4FD910E1" w14:textId="77777777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33681B" w:rsidR="007A04BB" w:rsidP="007A04BB" w:rsidRDefault="007A04BB" w14:paraId="4FD910E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Vjerovnici:</w:t>
      </w:r>
    </w:p>
    <w:p w:rsidRPr="00524ED4" w:rsidR="00387C06" w:rsidP="00387C06" w:rsidRDefault="00387C06" w14:paraId="60559ADA" w14:textId="417824D4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524ED4">
        <w:rPr>
          <w:rFonts w:ascii="Arial" w:hAnsi="Arial" w:cs="Arial"/>
          <w:sz w:val="24"/>
          <w:szCs w:val="24"/>
        </w:rPr>
        <w:t>ERSTE</w:t>
      </w:r>
      <w:proofErr w:type="spellEnd"/>
      <w:r w:rsidRPr="00524ED4">
        <w:rPr>
          <w:rFonts w:ascii="Arial" w:hAnsi="Arial" w:cs="Arial"/>
          <w:sz w:val="24"/>
          <w:szCs w:val="24"/>
        </w:rPr>
        <w:t>&amp;</w:t>
      </w:r>
      <w:proofErr w:type="spellStart"/>
      <w:r w:rsidRPr="00524ED4">
        <w:rPr>
          <w:rFonts w:ascii="Arial" w:hAnsi="Arial" w:cs="Arial"/>
          <w:sz w:val="24"/>
          <w:szCs w:val="24"/>
        </w:rPr>
        <w:t>STEIERMÄRKISCHE</w:t>
      </w:r>
      <w:proofErr w:type="spellEnd"/>
      <w:r w:rsidRPr="00524E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4ED4">
        <w:rPr>
          <w:rFonts w:ascii="Arial" w:hAnsi="Arial" w:cs="Arial"/>
          <w:sz w:val="24"/>
          <w:szCs w:val="24"/>
        </w:rPr>
        <w:t>BANK</w:t>
      </w:r>
      <w:proofErr w:type="spellEnd"/>
      <w:r w:rsidRPr="00524ED4">
        <w:rPr>
          <w:rFonts w:ascii="Arial" w:hAnsi="Arial" w:cs="Arial"/>
          <w:sz w:val="24"/>
          <w:szCs w:val="24"/>
        </w:rPr>
        <w:t xml:space="preserve"> dioničko društvo</w:t>
      </w:r>
      <w:r w:rsidRPr="00524ED4" w:rsidR="00524ED4">
        <w:rPr>
          <w:rFonts w:ascii="Arial" w:hAnsi="Arial" w:cs="Arial"/>
          <w:sz w:val="24"/>
          <w:szCs w:val="24"/>
        </w:rPr>
        <w:t xml:space="preserve"> – punomoćnik Tomislav Petrov, odvjetnik u OD Buterin i Posavec, punomoć u spisu</w:t>
      </w:r>
    </w:p>
    <w:p w:rsidRPr="002767D9" w:rsidR="00387C06" w:rsidP="002767D9" w:rsidRDefault="00387C06" w14:paraId="59C66D20" w14:textId="63A0CCF2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524ED4">
        <w:rPr>
          <w:rFonts w:ascii="Arial" w:hAnsi="Arial" w:cs="Arial"/>
          <w:sz w:val="24"/>
          <w:szCs w:val="24"/>
        </w:rPr>
        <w:t>KONČAR</w:t>
      </w:r>
      <w:proofErr w:type="spellEnd"/>
      <w:r w:rsidRPr="00524ED4">
        <w:rPr>
          <w:rFonts w:ascii="Arial" w:hAnsi="Arial" w:cs="Arial"/>
          <w:sz w:val="24"/>
          <w:szCs w:val="24"/>
        </w:rPr>
        <w:t xml:space="preserve"> - ENERGETIKA I USLUGE d.o.o.</w:t>
      </w:r>
      <w:r w:rsidR="00524ED4">
        <w:rPr>
          <w:rFonts w:ascii="Arial" w:hAnsi="Arial" w:cs="Arial"/>
          <w:sz w:val="24"/>
          <w:szCs w:val="24"/>
        </w:rPr>
        <w:t xml:space="preserve"> – punomoćnica </w:t>
      </w:r>
      <w:r w:rsidR="002767D9">
        <w:rPr>
          <w:rFonts w:ascii="Arial" w:hAnsi="Arial" w:cs="Arial"/>
          <w:sz w:val="24"/>
          <w:szCs w:val="24"/>
        </w:rPr>
        <w:t>po zaposlenju M</w:t>
      </w:r>
      <w:r w:rsidR="00524ED4">
        <w:rPr>
          <w:rFonts w:ascii="Arial" w:hAnsi="Arial" w:cs="Arial"/>
          <w:sz w:val="24"/>
          <w:szCs w:val="24"/>
        </w:rPr>
        <w:t>arija Kaštelanac, predaje punomoć</w:t>
      </w:r>
    </w:p>
    <w:p w:rsidRPr="00524ED4" w:rsidR="00387C06" w:rsidP="00387C06" w:rsidRDefault="00387C06" w14:paraId="2C555099" w14:textId="55AA867E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524ED4">
        <w:rPr>
          <w:rFonts w:ascii="Arial" w:hAnsi="Arial" w:cs="Arial"/>
          <w:sz w:val="24"/>
          <w:szCs w:val="24"/>
        </w:rPr>
        <w:t>KOVINTRADE</w:t>
      </w:r>
      <w:proofErr w:type="spellEnd"/>
      <w:r w:rsidRPr="00524ED4">
        <w:rPr>
          <w:rFonts w:ascii="Arial" w:hAnsi="Arial" w:cs="Arial"/>
          <w:sz w:val="24"/>
          <w:szCs w:val="24"/>
        </w:rPr>
        <w:t xml:space="preserve"> HRVATSKA, društvo s ograničenom odgovornošću za trgovinu i usluge</w:t>
      </w:r>
      <w:r w:rsidRPr="00524ED4" w:rsidR="00524ED4">
        <w:rPr>
          <w:rFonts w:ascii="Arial" w:hAnsi="Arial" w:cs="Arial"/>
          <w:sz w:val="24"/>
          <w:szCs w:val="24"/>
        </w:rPr>
        <w:t xml:space="preserve"> – zastupnik po zakonu Mario Maričić</w:t>
      </w:r>
    </w:p>
    <w:p w:rsidRPr="00524ED4" w:rsidR="00387C06" w:rsidP="00387C06" w:rsidRDefault="00387C06" w14:paraId="1EB36C9C" w14:textId="09C3CD3A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524ED4">
        <w:rPr>
          <w:rFonts w:ascii="Arial" w:hAnsi="Arial" w:cs="Arial"/>
          <w:sz w:val="24"/>
          <w:szCs w:val="24"/>
        </w:rPr>
        <w:t>MARINOX</w:t>
      </w:r>
      <w:proofErr w:type="spellEnd"/>
      <w:r w:rsidRPr="00524ED4">
        <w:rPr>
          <w:rFonts w:ascii="Arial" w:hAnsi="Arial" w:cs="Arial"/>
          <w:sz w:val="24"/>
          <w:szCs w:val="24"/>
        </w:rPr>
        <w:t xml:space="preserve"> društvo s ograničenom odgovornošću za usluge i trgovinu</w:t>
      </w:r>
      <w:r w:rsidRPr="00524ED4" w:rsidR="00524ED4">
        <w:rPr>
          <w:rFonts w:ascii="Arial" w:hAnsi="Arial" w:cs="Arial"/>
          <w:sz w:val="24"/>
          <w:szCs w:val="24"/>
        </w:rPr>
        <w:t xml:space="preserve"> – punomoćnik Marko Grujić, odvjetnički vježbenik u OD jujnović, Lučić, Marković</w:t>
      </w:r>
      <w:r w:rsidR="00524ED4">
        <w:rPr>
          <w:rFonts w:ascii="Arial" w:hAnsi="Arial" w:cs="Arial"/>
          <w:sz w:val="24"/>
          <w:szCs w:val="24"/>
        </w:rPr>
        <w:t>, punomoć u spisu</w:t>
      </w:r>
    </w:p>
    <w:p w:rsidRPr="002767D9" w:rsidR="00387C06" w:rsidP="00387C06" w:rsidRDefault="00387C06" w14:paraId="4C50B229" w14:textId="430A021E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2767D9">
        <w:rPr>
          <w:rFonts w:ascii="Arial" w:hAnsi="Arial" w:cs="Arial"/>
          <w:sz w:val="24"/>
          <w:szCs w:val="24"/>
        </w:rPr>
        <w:t>SCHRACK</w:t>
      </w:r>
      <w:proofErr w:type="spellEnd"/>
      <w:r w:rsidRPr="002767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67D9">
        <w:rPr>
          <w:rFonts w:ascii="Arial" w:hAnsi="Arial" w:cs="Arial"/>
          <w:sz w:val="24"/>
          <w:szCs w:val="24"/>
        </w:rPr>
        <w:t>TECHNIK</w:t>
      </w:r>
      <w:proofErr w:type="spellEnd"/>
      <w:r w:rsidRPr="002767D9">
        <w:rPr>
          <w:rFonts w:ascii="Arial" w:hAnsi="Arial" w:cs="Arial"/>
          <w:sz w:val="24"/>
          <w:szCs w:val="24"/>
        </w:rPr>
        <w:t xml:space="preserve"> d.o.o. za promet elektrotehničkih uređaja</w:t>
      </w:r>
      <w:r w:rsidRPr="002767D9" w:rsidR="002767D9">
        <w:rPr>
          <w:rFonts w:ascii="Arial" w:hAnsi="Arial" w:cs="Arial"/>
          <w:sz w:val="24"/>
          <w:szCs w:val="24"/>
        </w:rPr>
        <w:t xml:space="preserve"> – punomoćnik Mario Pavić, odvjetnički vježbenik u OD Praljak i </w:t>
      </w:r>
      <w:proofErr w:type="spellStart"/>
      <w:r w:rsidRPr="002767D9" w:rsidR="002767D9">
        <w:rPr>
          <w:rFonts w:ascii="Arial" w:hAnsi="Arial" w:cs="Arial"/>
          <w:sz w:val="24"/>
          <w:szCs w:val="24"/>
        </w:rPr>
        <w:t>Svić</w:t>
      </w:r>
      <w:proofErr w:type="spellEnd"/>
      <w:r w:rsidRPr="002767D9" w:rsidR="002767D9">
        <w:rPr>
          <w:rFonts w:ascii="Arial" w:hAnsi="Arial" w:cs="Arial"/>
          <w:sz w:val="24"/>
          <w:szCs w:val="24"/>
        </w:rPr>
        <w:t>, punomoć u spisu</w:t>
      </w:r>
    </w:p>
    <w:p w:rsidRPr="0033681B" w:rsidR="00387C06" w:rsidP="00387C06" w:rsidRDefault="00387C06" w14:paraId="7D79022F" w14:textId="77777777">
      <w:pPr>
        <w:pStyle w:val="Odlomakpopisa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33681B" w:rsidR="00C61334" w:rsidP="00C61334" w:rsidRDefault="00C61334" w14:paraId="4FD910F5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33681B" w:rsidR="002010FE" w:rsidP="007B05E9" w:rsidRDefault="002010FE" w14:paraId="4FD910F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86553F" w:rsidP="0086553F" w:rsidRDefault="0086553F" w14:paraId="4FD910F7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Utvrđuje se kako slijedi:</w:t>
      </w:r>
    </w:p>
    <w:p w:rsidRPr="0033681B" w:rsidR="0086553F" w:rsidP="0086553F" w:rsidRDefault="0086553F" w14:paraId="4FD910F8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B37CE5" w:rsidR="00CA5D42" w:rsidP="005B16A6" w:rsidRDefault="0086553F" w14:paraId="4FD910FA" w14:textId="417FE95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- </w:t>
      </w:r>
      <w:r w:rsidRPr="00B37CE5">
        <w:rPr>
          <w:rFonts w:ascii="Arial" w:hAnsi="Arial" w:cs="Arial"/>
          <w:sz w:val="24"/>
          <w:szCs w:val="24"/>
        </w:rPr>
        <w:t>rješe</w:t>
      </w:r>
      <w:r w:rsidRPr="00B37CE5" w:rsidR="00277059">
        <w:rPr>
          <w:rFonts w:ascii="Arial" w:hAnsi="Arial" w:cs="Arial"/>
          <w:sz w:val="24"/>
          <w:szCs w:val="24"/>
        </w:rPr>
        <w:t xml:space="preserve">njem ovog suda broj gornji od </w:t>
      </w:r>
      <w:r w:rsidR="00994526">
        <w:rPr>
          <w:rFonts w:ascii="Arial" w:hAnsi="Arial" w:cs="Arial"/>
          <w:sz w:val="24"/>
          <w:szCs w:val="24"/>
        </w:rPr>
        <w:t>9</w:t>
      </w:r>
      <w:r w:rsidRPr="00B37CE5">
        <w:rPr>
          <w:rFonts w:ascii="Arial" w:hAnsi="Arial" w:cs="Arial"/>
          <w:sz w:val="24"/>
          <w:szCs w:val="24"/>
        </w:rPr>
        <w:t xml:space="preserve">. </w:t>
      </w:r>
      <w:r w:rsidR="00994526">
        <w:rPr>
          <w:rFonts w:ascii="Arial" w:hAnsi="Arial" w:cs="Arial"/>
          <w:sz w:val="24"/>
          <w:szCs w:val="24"/>
        </w:rPr>
        <w:t>ožujka</w:t>
      </w:r>
      <w:r w:rsidRPr="00B37CE5" w:rsidR="00330B62">
        <w:rPr>
          <w:rFonts w:ascii="Arial" w:hAnsi="Arial" w:cs="Arial"/>
          <w:sz w:val="24"/>
          <w:szCs w:val="24"/>
        </w:rPr>
        <w:t xml:space="preserve"> </w:t>
      </w:r>
      <w:r w:rsidRPr="00B37CE5">
        <w:rPr>
          <w:rFonts w:ascii="Arial" w:hAnsi="Arial" w:cs="Arial"/>
          <w:sz w:val="24"/>
          <w:szCs w:val="24"/>
        </w:rPr>
        <w:t>20</w:t>
      </w:r>
      <w:r w:rsidR="00994526">
        <w:rPr>
          <w:rFonts w:ascii="Arial" w:hAnsi="Arial" w:cs="Arial"/>
          <w:sz w:val="24"/>
          <w:szCs w:val="24"/>
        </w:rPr>
        <w:t>21</w:t>
      </w:r>
      <w:r w:rsidRPr="00B37CE5">
        <w:rPr>
          <w:rFonts w:ascii="Arial" w:hAnsi="Arial" w:cs="Arial"/>
          <w:sz w:val="24"/>
          <w:szCs w:val="24"/>
        </w:rPr>
        <w:t xml:space="preserve">. otvoren je </w:t>
      </w:r>
      <w:proofErr w:type="spellStart"/>
      <w:r w:rsidRPr="00B37CE5">
        <w:rPr>
          <w:rFonts w:ascii="Arial" w:hAnsi="Arial" w:cs="Arial"/>
          <w:sz w:val="24"/>
          <w:szCs w:val="24"/>
        </w:rPr>
        <w:t>predstečajni</w:t>
      </w:r>
      <w:proofErr w:type="spellEnd"/>
      <w:r w:rsidRPr="00B37CE5">
        <w:rPr>
          <w:rFonts w:ascii="Arial" w:hAnsi="Arial" w:cs="Arial"/>
          <w:sz w:val="24"/>
          <w:szCs w:val="24"/>
        </w:rPr>
        <w:t xml:space="preserve"> postupak nad dužnikom </w:t>
      </w:r>
      <w:r w:rsidRPr="00B37CE5" w:rsidR="0033681B">
        <w:rPr>
          <w:rFonts w:ascii="Arial" w:hAnsi="Arial" w:cs="Arial"/>
          <w:sz w:val="24"/>
          <w:szCs w:val="24"/>
        </w:rPr>
        <w:t xml:space="preserve">Viking d.o.o., Zagreb, Vida Došena </w:t>
      </w:r>
      <w:proofErr w:type="spellStart"/>
      <w:r w:rsidRPr="00B37CE5" w:rsidR="0033681B">
        <w:rPr>
          <w:rFonts w:ascii="Arial" w:hAnsi="Arial" w:cs="Arial"/>
          <w:sz w:val="24"/>
          <w:szCs w:val="24"/>
        </w:rPr>
        <w:t>27</w:t>
      </w:r>
      <w:proofErr w:type="spellEnd"/>
      <w:r w:rsidRPr="00B37CE5" w:rsidR="003368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37CE5" w:rsidR="0033681B">
        <w:rPr>
          <w:rFonts w:ascii="Arial" w:hAnsi="Arial" w:cs="Arial"/>
          <w:sz w:val="24"/>
          <w:szCs w:val="24"/>
        </w:rPr>
        <w:t>OIB</w:t>
      </w:r>
      <w:proofErr w:type="spellEnd"/>
      <w:r w:rsidRPr="00B37CE5" w:rsidR="0033681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B37CE5" w:rsidR="0033681B">
        <w:rPr>
          <w:rFonts w:ascii="Arial" w:hAnsi="Arial" w:cs="Arial"/>
          <w:sz w:val="24"/>
          <w:szCs w:val="24"/>
        </w:rPr>
        <w:t>16476923515</w:t>
      </w:r>
      <w:proofErr w:type="spellEnd"/>
      <w:r w:rsidRPr="00B37CE5" w:rsidR="005B16A6">
        <w:rPr>
          <w:rFonts w:ascii="Arial" w:hAnsi="Arial" w:cs="Arial"/>
          <w:sz w:val="24"/>
          <w:szCs w:val="24"/>
          <w:lang w:val="pt-BR"/>
        </w:rPr>
        <w:t xml:space="preserve"> te je istim određeno i </w:t>
      </w:r>
      <w:r w:rsidRPr="00B37CE5" w:rsidR="00CA5D42">
        <w:rPr>
          <w:rFonts w:ascii="Arial" w:hAnsi="Arial" w:cs="Arial"/>
          <w:sz w:val="24"/>
          <w:szCs w:val="24"/>
        </w:rPr>
        <w:t>održavanje današnjeg ročišta za ispitivanje tražbina,</w:t>
      </w:r>
    </w:p>
    <w:p w:rsidRPr="00B37CE5" w:rsidR="007A04BB" w:rsidP="007A04BB" w:rsidRDefault="007A04BB" w14:paraId="4FD910FB" w14:textId="0BC743B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7CE5">
        <w:rPr>
          <w:rFonts w:ascii="Arial" w:hAnsi="Arial" w:cs="Arial"/>
          <w:sz w:val="24"/>
          <w:szCs w:val="24"/>
        </w:rPr>
        <w:t xml:space="preserve">u prijedlogu za otvaranje </w:t>
      </w:r>
      <w:proofErr w:type="spellStart"/>
      <w:r w:rsidRPr="00B37CE5">
        <w:rPr>
          <w:rFonts w:ascii="Arial" w:hAnsi="Arial" w:cs="Arial"/>
          <w:sz w:val="24"/>
          <w:szCs w:val="24"/>
        </w:rPr>
        <w:t>predstečajnog</w:t>
      </w:r>
      <w:proofErr w:type="spellEnd"/>
      <w:r w:rsidRPr="00B37CE5">
        <w:rPr>
          <w:rFonts w:ascii="Arial" w:hAnsi="Arial" w:cs="Arial"/>
          <w:sz w:val="24"/>
          <w:szCs w:val="24"/>
        </w:rPr>
        <w:t xml:space="preserve"> postupka dužnik je naveo iznos </w:t>
      </w:r>
      <w:r w:rsidR="008264C8">
        <w:rPr>
          <w:rFonts w:ascii="Arial" w:hAnsi="Arial" w:cs="Arial"/>
          <w:sz w:val="24"/>
          <w:szCs w:val="24"/>
        </w:rPr>
        <w:t xml:space="preserve">od </w:t>
      </w:r>
      <w:r w:rsidRPr="008264C8" w:rsidR="008264C8">
        <w:rPr>
          <w:rFonts w:ascii="Arial" w:hAnsi="Arial" w:cs="Arial"/>
          <w:sz w:val="24"/>
          <w:szCs w:val="24"/>
        </w:rPr>
        <w:t>7.120.135,42</w:t>
      </w:r>
      <w:r w:rsidR="008264C8">
        <w:rPr>
          <w:sz w:val="24"/>
          <w:szCs w:val="24"/>
        </w:rPr>
        <w:t xml:space="preserve"> </w:t>
      </w:r>
      <w:r w:rsidRPr="00B37CE5">
        <w:rPr>
          <w:rFonts w:ascii="Arial" w:hAnsi="Arial" w:cs="Arial"/>
          <w:sz w:val="24"/>
          <w:szCs w:val="24"/>
        </w:rPr>
        <w:t xml:space="preserve"> kn, obveza prema vjerovnicima, </w:t>
      </w:r>
    </w:p>
    <w:p w:rsidRPr="00B37CE5" w:rsidR="007A04BB" w:rsidP="007A04BB" w:rsidRDefault="007A04BB" w14:paraId="4FD910FC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7CE5">
        <w:rPr>
          <w:rFonts w:ascii="Arial" w:hAnsi="Arial" w:cs="Arial"/>
          <w:sz w:val="24"/>
          <w:szCs w:val="24"/>
        </w:rPr>
        <w:lastRenderedPageBreak/>
        <w:t>na e-oglasnoj ploči suda objavljeno je:</w:t>
      </w:r>
    </w:p>
    <w:p w:rsidRPr="00B37CE5" w:rsidR="00DE0827" w:rsidP="00DE0827" w:rsidRDefault="00DE0827" w14:paraId="6B9D751E" w14:textId="0993A2C8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7CE5">
        <w:rPr>
          <w:rFonts w:ascii="Arial" w:hAnsi="Arial" w:cs="Arial"/>
          <w:sz w:val="24"/>
          <w:szCs w:val="24"/>
        </w:rPr>
        <w:t xml:space="preserve">rješenje o otvaranju </w:t>
      </w:r>
      <w:proofErr w:type="spellStart"/>
      <w:r w:rsidRPr="00B37CE5">
        <w:rPr>
          <w:rFonts w:ascii="Arial" w:hAnsi="Arial" w:cs="Arial"/>
          <w:sz w:val="24"/>
          <w:szCs w:val="24"/>
        </w:rPr>
        <w:t>predstečajnog</w:t>
      </w:r>
      <w:proofErr w:type="spellEnd"/>
      <w:r w:rsidRPr="00B37CE5">
        <w:rPr>
          <w:rFonts w:ascii="Arial" w:hAnsi="Arial" w:cs="Arial"/>
          <w:sz w:val="24"/>
          <w:szCs w:val="24"/>
        </w:rPr>
        <w:t xml:space="preserve"> postupka nad dužnikom - </w:t>
      </w:r>
      <w:r w:rsidR="00994526">
        <w:rPr>
          <w:rFonts w:ascii="Arial" w:hAnsi="Arial" w:cs="Arial"/>
          <w:sz w:val="24"/>
          <w:szCs w:val="24"/>
        </w:rPr>
        <w:t>9</w:t>
      </w:r>
      <w:r w:rsidRPr="00B37CE5" w:rsidR="00611CCC">
        <w:rPr>
          <w:rFonts w:ascii="Arial" w:hAnsi="Arial" w:cs="Arial"/>
          <w:sz w:val="24"/>
          <w:szCs w:val="24"/>
        </w:rPr>
        <w:t xml:space="preserve">. </w:t>
      </w:r>
      <w:r w:rsidR="00994526">
        <w:rPr>
          <w:rFonts w:ascii="Arial" w:hAnsi="Arial" w:cs="Arial"/>
          <w:sz w:val="24"/>
          <w:szCs w:val="24"/>
        </w:rPr>
        <w:t>ožujka</w:t>
      </w:r>
      <w:r w:rsidRPr="00B37CE5" w:rsidR="00611CCC">
        <w:rPr>
          <w:rFonts w:ascii="Arial" w:hAnsi="Arial" w:cs="Arial"/>
          <w:sz w:val="24"/>
          <w:szCs w:val="24"/>
        </w:rPr>
        <w:t xml:space="preserve"> 20</w:t>
      </w:r>
      <w:r w:rsidR="00994526">
        <w:rPr>
          <w:rFonts w:ascii="Arial" w:hAnsi="Arial" w:cs="Arial"/>
          <w:sz w:val="24"/>
          <w:szCs w:val="24"/>
        </w:rPr>
        <w:t>21</w:t>
      </w:r>
      <w:r w:rsidRPr="00B37CE5">
        <w:rPr>
          <w:rFonts w:ascii="Arial" w:hAnsi="Arial" w:cs="Arial"/>
          <w:sz w:val="24"/>
          <w:szCs w:val="24"/>
        </w:rPr>
        <w:t>.,</w:t>
      </w:r>
    </w:p>
    <w:p w:rsidRPr="0033681B" w:rsidR="00DE0827" w:rsidP="00DE0827" w:rsidRDefault="00DE0827" w14:paraId="12A2EC9F" w14:textId="54BE8279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ta</w:t>
      </w:r>
      <w:r w:rsidRPr="0033681B" w:rsidR="003A4991">
        <w:rPr>
          <w:rFonts w:ascii="Arial" w:hAnsi="Arial" w:cs="Arial"/>
          <w:sz w:val="24"/>
          <w:szCs w:val="24"/>
        </w:rPr>
        <w:t>blica prij</w:t>
      </w:r>
      <w:r w:rsidR="00994526">
        <w:rPr>
          <w:rFonts w:ascii="Arial" w:hAnsi="Arial" w:cs="Arial"/>
          <w:sz w:val="24"/>
          <w:szCs w:val="24"/>
        </w:rPr>
        <w:t>avljenih tražbina – 12</w:t>
      </w:r>
      <w:r w:rsidRPr="0033681B">
        <w:rPr>
          <w:rFonts w:ascii="Arial" w:hAnsi="Arial" w:cs="Arial"/>
          <w:sz w:val="24"/>
          <w:szCs w:val="24"/>
        </w:rPr>
        <w:t xml:space="preserve">. </w:t>
      </w:r>
      <w:r w:rsidR="00994526">
        <w:rPr>
          <w:rFonts w:ascii="Arial" w:hAnsi="Arial" w:cs="Arial"/>
          <w:sz w:val="24"/>
          <w:szCs w:val="24"/>
        </w:rPr>
        <w:t>travnja</w:t>
      </w:r>
      <w:r w:rsidRPr="0033681B">
        <w:rPr>
          <w:rFonts w:ascii="Arial" w:hAnsi="Arial" w:cs="Arial"/>
          <w:sz w:val="24"/>
          <w:szCs w:val="24"/>
        </w:rPr>
        <w:t xml:space="preserve"> 20</w:t>
      </w:r>
      <w:r w:rsidR="00994526">
        <w:rPr>
          <w:rFonts w:ascii="Arial" w:hAnsi="Arial" w:cs="Arial"/>
          <w:sz w:val="24"/>
          <w:szCs w:val="24"/>
        </w:rPr>
        <w:t>21</w:t>
      </w:r>
      <w:r w:rsidRPr="0033681B">
        <w:rPr>
          <w:rFonts w:ascii="Arial" w:hAnsi="Arial" w:cs="Arial"/>
          <w:sz w:val="24"/>
          <w:szCs w:val="24"/>
        </w:rPr>
        <w:t>.,</w:t>
      </w:r>
    </w:p>
    <w:p w:rsidRPr="00994526" w:rsidR="003A4991" w:rsidP="00994526" w:rsidRDefault="00DE0827" w14:paraId="0795A613" w14:textId="3889EA9D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dopuna ta</w:t>
      </w:r>
      <w:r w:rsidR="00994526">
        <w:rPr>
          <w:rFonts w:ascii="Arial" w:hAnsi="Arial" w:cs="Arial"/>
          <w:sz w:val="24"/>
          <w:szCs w:val="24"/>
        </w:rPr>
        <w:t>blice prijavljenih tražbina - 18</w:t>
      </w:r>
      <w:r w:rsidRPr="0033681B">
        <w:rPr>
          <w:rFonts w:ascii="Arial" w:hAnsi="Arial" w:cs="Arial"/>
          <w:sz w:val="24"/>
          <w:szCs w:val="24"/>
        </w:rPr>
        <w:t xml:space="preserve">. </w:t>
      </w:r>
      <w:r w:rsidR="00994526">
        <w:rPr>
          <w:rFonts w:ascii="Arial" w:hAnsi="Arial" w:cs="Arial"/>
          <w:sz w:val="24"/>
          <w:szCs w:val="24"/>
        </w:rPr>
        <w:t>svibnja</w:t>
      </w:r>
      <w:r w:rsidRPr="0033681B">
        <w:rPr>
          <w:rFonts w:ascii="Arial" w:hAnsi="Arial" w:cs="Arial"/>
          <w:sz w:val="24"/>
          <w:szCs w:val="24"/>
        </w:rPr>
        <w:t xml:space="preserve"> 20</w:t>
      </w:r>
      <w:r w:rsidR="00994526">
        <w:rPr>
          <w:rFonts w:ascii="Arial" w:hAnsi="Arial" w:cs="Arial"/>
          <w:sz w:val="24"/>
          <w:szCs w:val="24"/>
        </w:rPr>
        <w:t>21</w:t>
      </w:r>
      <w:r w:rsidRPr="0033681B">
        <w:rPr>
          <w:rFonts w:ascii="Arial" w:hAnsi="Arial" w:cs="Arial"/>
          <w:sz w:val="24"/>
          <w:szCs w:val="24"/>
        </w:rPr>
        <w:t>.</w:t>
      </w:r>
    </w:p>
    <w:p w:rsidR="00DE0827" w:rsidP="00DE0827" w:rsidRDefault="00DE0827" w14:paraId="34A36E30" w14:textId="6A3FDFED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očitovanje dužnika i povjerenik</w:t>
      </w:r>
      <w:r w:rsidR="003F5D8E">
        <w:rPr>
          <w:rFonts w:ascii="Arial" w:hAnsi="Arial" w:cs="Arial"/>
          <w:sz w:val="24"/>
          <w:szCs w:val="24"/>
        </w:rPr>
        <w:t>a o prijavljenim tražbinama – 24</w:t>
      </w:r>
      <w:r w:rsidRPr="0033681B">
        <w:rPr>
          <w:rFonts w:ascii="Arial" w:hAnsi="Arial" w:cs="Arial"/>
          <w:sz w:val="24"/>
          <w:szCs w:val="24"/>
        </w:rPr>
        <w:t xml:space="preserve">. </w:t>
      </w:r>
      <w:r w:rsidR="003F5D8E">
        <w:rPr>
          <w:rFonts w:ascii="Arial" w:hAnsi="Arial" w:cs="Arial"/>
          <w:sz w:val="24"/>
          <w:szCs w:val="24"/>
        </w:rPr>
        <w:t>svibnja</w:t>
      </w:r>
      <w:r w:rsidRPr="0033681B">
        <w:rPr>
          <w:rFonts w:ascii="Arial" w:hAnsi="Arial" w:cs="Arial"/>
          <w:sz w:val="24"/>
          <w:szCs w:val="24"/>
        </w:rPr>
        <w:t xml:space="preserve"> 20</w:t>
      </w:r>
      <w:r w:rsidR="003F5D8E">
        <w:rPr>
          <w:rFonts w:ascii="Arial" w:hAnsi="Arial" w:cs="Arial"/>
          <w:sz w:val="24"/>
          <w:szCs w:val="24"/>
        </w:rPr>
        <w:t>21</w:t>
      </w:r>
      <w:r w:rsidRPr="0033681B">
        <w:rPr>
          <w:rFonts w:ascii="Arial" w:hAnsi="Arial" w:cs="Arial"/>
          <w:sz w:val="24"/>
          <w:szCs w:val="24"/>
        </w:rPr>
        <w:t>.,</w:t>
      </w:r>
      <w:r w:rsidRPr="00DD20CF" w:rsidR="000B52C4">
        <w:rPr>
          <w:rFonts w:ascii="Arial" w:hAnsi="Arial" w:cs="Arial"/>
          <w:sz w:val="24"/>
          <w:szCs w:val="24"/>
        </w:rPr>
        <w:t>(dostavljeno Financijskoj agenciji 2</w:t>
      </w:r>
      <w:r w:rsidRPr="00DD20CF" w:rsidR="00DD20CF">
        <w:rPr>
          <w:rFonts w:ascii="Arial" w:hAnsi="Arial" w:cs="Arial"/>
          <w:sz w:val="24"/>
          <w:szCs w:val="24"/>
        </w:rPr>
        <w:t>0</w:t>
      </w:r>
      <w:r w:rsidRPr="00DD20CF" w:rsidR="000B52C4">
        <w:rPr>
          <w:rFonts w:ascii="Arial" w:hAnsi="Arial" w:cs="Arial"/>
          <w:sz w:val="24"/>
          <w:szCs w:val="24"/>
        </w:rPr>
        <w:t xml:space="preserve">. </w:t>
      </w:r>
      <w:r w:rsidRPr="00DD20CF" w:rsidR="00DD20CF">
        <w:rPr>
          <w:rFonts w:ascii="Arial" w:hAnsi="Arial" w:cs="Arial"/>
          <w:sz w:val="24"/>
          <w:szCs w:val="24"/>
        </w:rPr>
        <w:t>svibnja</w:t>
      </w:r>
      <w:r w:rsidRPr="00DD20CF" w:rsidR="000B52C4">
        <w:rPr>
          <w:rFonts w:ascii="Arial" w:hAnsi="Arial" w:cs="Arial"/>
          <w:sz w:val="24"/>
          <w:szCs w:val="24"/>
        </w:rPr>
        <w:t xml:space="preserve"> 20</w:t>
      </w:r>
      <w:r w:rsidRPr="00DD20CF" w:rsidR="00DD20CF">
        <w:rPr>
          <w:rFonts w:ascii="Arial" w:hAnsi="Arial" w:cs="Arial"/>
          <w:sz w:val="24"/>
          <w:szCs w:val="24"/>
        </w:rPr>
        <w:t>21</w:t>
      </w:r>
      <w:r w:rsidRPr="00DD20CF" w:rsidR="000B52C4">
        <w:rPr>
          <w:rFonts w:ascii="Arial" w:hAnsi="Arial" w:cs="Arial"/>
          <w:sz w:val="24"/>
          <w:szCs w:val="24"/>
        </w:rPr>
        <w:t>.)</w:t>
      </w:r>
    </w:p>
    <w:p w:rsidRPr="0033681B" w:rsidR="003F5D8E" w:rsidP="00DE0827" w:rsidRDefault="003F5D8E" w14:paraId="33F454B3" w14:textId="6447410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očitovanje dužnika</w:t>
      </w:r>
      <w:r>
        <w:rPr>
          <w:rFonts w:ascii="Arial" w:hAnsi="Arial" w:cs="Arial"/>
          <w:sz w:val="24"/>
          <w:szCs w:val="24"/>
        </w:rPr>
        <w:t xml:space="preserve"> – ispravak očitovanja – 16. lipnja 2021.</w:t>
      </w:r>
    </w:p>
    <w:p w:rsidRPr="0033681B" w:rsidR="00DE0827" w:rsidP="00DE0827" w:rsidRDefault="003E680E" w14:paraId="7CC708C4" w14:textId="550FB7AD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tablica osporenih tražbina – 21</w:t>
      </w:r>
      <w:r w:rsidRPr="0033681B" w:rsidR="00DE082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lipnja</w:t>
      </w:r>
      <w:r w:rsidRPr="0033681B" w:rsidR="00DE0827">
        <w:rPr>
          <w:rFonts w:ascii="Arial" w:hAnsi="Arial" w:cs="Arial"/>
          <w:sz w:val="24"/>
          <w:szCs w:val="24"/>
        </w:rPr>
        <w:t xml:space="preserve"> 20</w:t>
      </w:r>
      <w:r w:rsidRPr="0033681B" w:rsidR="00611CC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1</w:t>
      </w:r>
      <w:r w:rsidRPr="0033681B" w:rsidR="00DE0827">
        <w:rPr>
          <w:rFonts w:ascii="Arial" w:hAnsi="Arial" w:cs="Arial"/>
          <w:sz w:val="24"/>
          <w:szCs w:val="24"/>
        </w:rPr>
        <w:t>.,</w:t>
      </w:r>
    </w:p>
    <w:p w:rsidRPr="00DD20CF" w:rsidR="00421364" w:rsidP="00421364" w:rsidRDefault="006C4671" w14:paraId="4FD91104" w14:textId="7C8D4834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20CF">
        <w:rPr>
          <w:rFonts w:ascii="Arial" w:hAnsi="Arial" w:cs="Arial"/>
          <w:sz w:val="24"/>
          <w:szCs w:val="24"/>
        </w:rPr>
        <w:t xml:space="preserve">utvrđuje se da je zadnji dan roka za prijavu tražbine </w:t>
      </w:r>
      <w:r w:rsidRPr="00DD20CF" w:rsidR="0029509C">
        <w:rPr>
          <w:rFonts w:ascii="Arial" w:hAnsi="Arial" w:cs="Arial"/>
          <w:sz w:val="24"/>
          <w:szCs w:val="24"/>
        </w:rPr>
        <w:t xml:space="preserve">bio </w:t>
      </w:r>
      <w:r w:rsidRPr="00DD20CF" w:rsidR="007E1B3E">
        <w:rPr>
          <w:rFonts w:ascii="Arial" w:hAnsi="Arial" w:cs="Arial"/>
          <w:sz w:val="24"/>
          <w:szCs w:val="24"/>
        </w:rPr>
        <w:t>7</w:t>
      </w:r>
      <w:r w:rsidRPr="00DD20CF" w:rsidR="00FE19FB">
        <w:rPr>
          <w:rFonts w:ascii="Arial" w:hAnsi="Arial" w:cs="Arial"/>
          <w:sz w:val="24"/>
          <w:szCs w:val="24"/>
        </w:rPr>
        <w:t xml:space="preserve">. </w:t>
      </w:r>
      <w:r w:rsidRPr="00DD20CF" w:rsidR="007E1B3E">
        <w:rPr>
          <w:rFonts w:ascii="Arial" w:hAnsi="Arial" w:cs="Arial"/>
          <w:sz w:val="24"/>
          <w:szCs w:val="24"/>
        </w:rPr>
        <w:t>travnja</w:t>
      </w:r>
      <w:r w:rsidRPr="00DD20CF" w:rsidR="00B2472E">
        <w:rPr>
          <w:rFonts w:ascii="Arial" w:hAnsi="Arial" w:cs="Arial"/>
          <w:sz w:val="24"/>
          <w:szCs w:val="24"/>
        </w:rPr>
        <w:t xml:space="preserve"> 20</w:t>
      </w:r>
      <w:r w:rsidRPr="00DD20CF" w:rsidR="007E1B3E">
        <w:rPr>
          <w:rFonts w:ascii="Arial" w:hAnsi="Arial" w:cs="Arial"/>
          <w:sz w:val="24"/>
          <w:szCs w:val="24"/>
        </w:rPr>
        <w:t>21</w:t>
      </w:r>
      <w:r w:rsidRPr="00DD20CF" w:rsidR="00FE19FB">
        <w:rPr>
          <w:rFonts w:ascii="Arial" w:hAnsi="Arial" w:cs="Arial"/>
          <w:sz w:val="24"/>
          <w:szCs w:val="24"/>
        </w:rPr>
        <w:t>.,</w:t>
      </w:r>
    </w:p>
    <w:p w:rsidR="006C4671" w:rsidP="00421364" w:rsidRDefault="006C4671" w14:paraId="4FD91105" w14:textId="4D39046A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20CF">
        <w:rPr>
          <w:rFonts w:ascii="Arial" w:hAnsi="Arial" w:cs="Arial"/>
          <w:sz w:val="24"/>
          <w:szCs w:val="24"/>
        </w:rPr>
        <w:t>utvrđuje se da je zadnji dan roka za očitovanje</w:t>
      </w:r>
      <w:r w:rsidRPr="00DD20CF" w:rsidR="00FE19FB">
        <w:rPr>
          <w:rFonts w:ascii="Arial" w:hAnsi="Arial" w:cs="Arial"/>
          <w:sz w:val="24"/>
          <w:szCs w:val="24"/>
        </w:rPr>
        <w:t xml:space="preserve"> dužnika i povjerenika</w:t>
      </w:r>
      <w:r w:rsidRPr="00DD20CF">
        <w:rPr>
          <w:rFonts w:ascii="Arial" w:hAnsi="Arial" w:cs="Arial"/>
          <w:sz w:val="24"/>
          <w:szCs w:val="24"/>
        </w:rPr>
        <w:t xml:space="preserve"> o prijavljenim tražbinama bio</w:t>
      </w:r>
      <w:r w:rsidRPr="00DD20CF" w:rsidR="00FE19FB">
        <w:rPr>
          <w:rFonts w:ascii="Arial" w:hAnsi="Arial" w:cs="Arial"/>
          <w:sz w:val="24"/>
          <w:szCs w:val="24"/>
        </w:rPr>
        <w:t xml:space="preserve"> 2</w:t>
      </w:r>
      <w:r w:rsidRPr="00DD20CF" w:rsidR="00DD20CF">
        <w:rPr>
          <w:rFonts w:ascii="Arial" w:hAnsi="Arial" w:cs="Arial"/>
          <w:sz w:val="24"/>
          <w:szCs w:val="24"/>
        </w:rPr>
        <w:t>0</w:t>
      </w:r>
      <w:r w:rsidRPr="00DD20CF" w:rsidR="00FE19FB">
        <w:rPr>
          <w:rFonts w:ascii="Arial" w:hAnsi="Arial" w:cs="Arial"/>
          <w:sz w:val="24"/>
          <w:szCs w:val="24"/>
        </w:rPr>
        <w:t xml:space="preserve">. </w:t>
      </w:r>
      <w:r w:rsidRPr="00DD20CF" w:rsidR="00DD20CF">
        <w:rPr>
          <w:rFonts w:ascii="Arial" w:hAnsi="Arial" w:cs="Arial"/>
          <w:sz w:val="24"/>
          <w:szCs w:val="24"/>
        </w:rPr>
        <w:t>svibnja</w:t>
      </w:r>
      <w:r w:rsidRPr="00DD20CF" w:rsidR="00B2472E">
        <w:rPr>
          <w:rFonts w:ascii="Arial" w:hAnsi="Arial" w:cs="Arial"/>
          <w:sz w:val="24"/>
          <w:szCs w:val="24"/>
        </w:rPr>
        <w:t xml:space="preserve"> 20</w:t>
      </w:r>
      <w:r w:rsidRPr="00DD20CF" w:rsidR="00DD20CF">
        <w:rPr>
          <w:rFonts w:ascii="Arial" w:hAnsi="Arial" w:cs="Arial"/>
          <w:sz w:val="24"/>
          <w:szCs w:val="24"/>
        </w:rPr>
        <w:t>21</w:t>
      </w:r>
      <w:r w:rsidRPr="00DD20CF" w:rsidR="00FE19FB">
        <w:rPr>
          <w:rFonts w:ascii="Arial" w:hAnsi="Arial" w:cs="Arial"/>
          <w:sz w:val="24"/>
          <w:szCs w:val="24"/>
        </w:rPr>
        <w:t>.</w:t>
      </w:r>
      <w:r w:rsidRPr="00DD20CF">
        <w:rPr>
          <w:rFonts w:ascii="Arial" w:hAnsi="Arial" w:cs="Arial"/>
          <w:sz w:val="24"/>
          <w:szCs w:val="24"/>
        </w:rPr>
        <w:t xml:space="preserve"> </w:t>
      </w:r>
    </w:p>
    <w:p w:rsidRPr="00F0707B" w:rsidR="00F0707B" w:rsidP="00F0707B" w:rsidRDefault="00F0707B" w14:paraId="6E4E057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5F1" w:rsidP="00F0707B" w:rsidRDefault="003465F1" w14:paraId="7600EEA5" w14:textId="0216EDB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0707B">
        <w:rPr>
          <w:rFonts w:ascii="Arial" w:hAnsi="Arial" w:cs="Arial"/>
          <w:sz w:val="24"/>
          <w:szCs w:val="24"/>
        </w:rPr>
        <w:t>Utvrđuje se da je u spis zaprimljen podnesak vjerovnika</w:t>
      </w:r>
      <w:r>
        <w:rPr>
          <w:rFonts w:ascii="Arial" w:hAnsi="Arial" w:cs="Arial"/>
          <w:sz w:val="24"/>
          <w:szCs w:val="24"/>
        </w:rPr>
        <w:t xml:space="preserve"> od </w:t>
      </w:r>
      <w:proofErr w:type="spellStart"/>
      <w:r>
        <w:rPr>
          <w:rFonts w:ascii="Arial" w:hAnsi="Arial" w:cs="Arial"/>
          <w:sz w:val="24"/>
          <w:szCs w:val="24"/>
        </w:rPr>
        <w:t>31</w:t>
      </w:r>
      <w:proofErr w:type="spellEnd"/>
      <w:r>
        <w:rPr>
          <w:rFonts w:ascii="Arial" w:hAnsi="Arial" w:cs="Arial"/>
          <w:sz w:val="24"/>
          <w:szCs w:val="24"/>
        </w:rPr>
        <w:t xml:space="preserve">. svibnja </w:t>
      </w:r>
      <w:proofErr w:type="spellStart"/>
      <w:r>
        <w:rPr>
          <w:rFonts w:ascii="Arial" w:hAnsi="Arial" w:cs="Arial"/>
          <w:sz w:val="24"/>
          <w:szCs w:val="24"/>
        </w:rPr>
        <w:t>2021</w:t>
      </w:r>
      <w:proofErr w:type="spellEnd"/>
      <w:r>
        <w:rPr>
          <w:rFonts w:ascii="Arial" w:hAnsi="Arial" w:cs="Arial"/>
          <w:sz w:val="24"/>
          <w:szCs w:val="24"/>
        </w:rPr>
        <w:t xml:space="preserve">. u kojem vjerovnik HEP </w:t>
      </w:r>
      <w:proofErr w:type="spellStart"/>
      <w:r>
        <w:rPr>
          <w:rFonts w:ascii="Arial" w:hAnsi="Arial" w:cs="Arial"/>
          <w:sz w:val="24"/>
          <w:szCs w:val="24"/>
        </w:rPr>
        <w:t>ELEKTRA</w:t>
      </w:r>
      <w:proofErr w:type="spellEnd"/>
      <w:r>
        <w:rPr>
          <w:rFonts w:ascii="Arial" w:hAnsi="Arial" w:cs="Arial"/>
          <w:sz w:val="24"/>
          <w:szCs w:val="24"/>
        </w:rPr>
        <w:t xml:space="preserve"> navodi da povlači prijavu tražbine u iznosu od </w:t>
      </w:r>
      <w:proofErr w:type="spellStart"/>
      <w:r>
        <w:rPr>
          <w:rFonts w:ascii="Arial" w:hAnsi="Arial" w:cs="Arial"/>
          <w:sz w:val="24"/>
          <w:szCs w:val="24"/>
        </w:rPr>
        <w:t>221</w:t>
      </w:r>
      <w:proofErr w:type="spellEnd"/>
      <w:r>
        <w:rPr>
          <w:rFonts w:ascii="Arial" w:hAnsi="Arial" w:cs="Arial"/>
          <w:sz w:val="24"/>
          <w:szCs w:val="24"/>
        </w:rPr>
        <w:t>,</w:t>
      </w:r>
      <w:proofErr w:type="spellStart"/>
      <w:r>
        <w:rPr>
          <w:rFonts w:ascii="Arial" w:hAnsi="Arial" w:cs="Arial"/>
          <w:sz w:val="24"/>
          <w:szCs w:val="24"/>
        </w:rPr>
        <w:t>84</w:t>
      </w:r>
      <w:proofErr w:type="spellEnd"/>
      <w:r>
        <w:rPr>
          <w:rFonts w:ascii="Arial" w:hAnsi="Arial" w:cs="Arial"/>
          <w:sz w:val="24"/>
          <w:szCs w:val="24"/>
        </w:rPr>
        <w:t xml:space="preserve"> kn.</w:t>
      </w:r>
    </w:p>
    <w:p w:rsidR="003465F1" w:rsidP="00F0707B" w:rsidRDefault="003465F1" w14:paraId="1CD02044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0707B" w:rsidR="00F0707B" w:rsidP="00F0707B" w:rsidRDefault="00F0707B" w14:paraId="6C0D2A61" w14:textId="44AA47F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0707B">
        <w:rPr>
          <w:rFonts w:ascii="Arial" w:hAnsi="Arial" w:cs="Arial"/>
          <w:sz w:val="24"/>
          <w:szCs w:val="24"/>
        </w:rPr>
        <w:t>Utvrđuje se da je u spis zaprimljen podnesak vjerovnika Grad Zagreb</w:t>
      </w:r>
      <w:r w:rsidR="003465F1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3465F1">
        <w:rPr>
          <w:rFonts w:ascii="Arial" w:hAnsi="Arial" w:cs="Arial"/>
          <w:sz w:val="24"/>
          <w:szCs w:val="24"/>
        </w:rPr>
        <w:t>28</w:t>
      </w:r>
      <w:proofErr w:type="spellEnd"/>
      <w:r w:rsidR="003465F1">
        <w:rPr>
          <w:rFonts w:ascii="Arial" w:hAnsi="Arial" w:cs="Arial"/>
          <w:sz w:val="24"/>
          <w:szCs w:val="24"/>
        </w:rPr>
        <w:t xml:space="preserve">. lipnja </w:t>
      </w:r>
      <w:proofErr w:type="spellStart"/>
      <w:r w:rsidR="003465F1">
        <w:rPr>
          <w:rFonts w:ascii="Arial" w:hAnsi="Arial" w:cs="Arial"/>
          <w:sz w:val="24"/>
          <w:szCs w:val="24"/>
        </w:rPr>
        <w:t>2021</w:t>
      </w:r>
      <w:proofErr w:type="spellEnd"/>
      <w:r w:rsidR="003465F1">
        <w:rPr>
          <w:rFonts w:ascii="Arial" w:hAnsi="Arial" w:cs="Arial"/>
          <w:sz w:val="24"/>
          <w:szCs w:val="24"/>
        </w:rPr>
        <w:t>.</w:t>
      </w:r>
      <w:r w:rsidRPr="00F0707B">
        <w:rPr>
          <w:rFonts w:ascii="Arial" w:hAnsi="Arial" w:cs="Arial"/>
          <w:sz w:val="24"/>
          <w:szCs w:val="24"/>
        </w:rPr>
        <w:t xml:space="preserve"> u kojem isti navodi da povlači prijavu tražbine s osnova komunalne naknade u ukupnom iznosu od </w:t>
      </w:r>
      <w:proofErr w:type="spellStart"/>
      <w:r w:rsidRPr="00F0707B">
        <w:rPr>
          <w:rFonts w:ascii="Arial" w:hAnsi="Arial" w:cs="Arial"/>
          <w:sz w:val="24"/>
          <w:szCs w:val="24"/>
        </w:rPr>
        <w:t>1.337</w:t>
      </w:r>
      <w:proofErr w:type="spellEnd"/>
      <w:r w:rsidRPr="00F0707B">
        <w:rPr>
          <w:rFonts w:ascii="Arial" w:hAnsi="Arial" w:cs="Arial"/>
          <w:sz w:val="24"/>
          <w:szCs w:val="24"/>
        </w:rPr>
        <w:t>,</w:t>
      </w:r>
      <w:proofErr w:type="spellStart"/>
      <w:r w:rsidRPr="00F0707B">
        <w:rPr>
          <w:rFonts w:ascii="Arial" w:hAnsi="Arial" w:cs="Arial"/>
          <w:sz w:val="24"/>
          <w:szCs w:val="24"/>
        </w:rPr>
        <w:t>96</w:t>
      </w:r>
      <w:proofErr w:type="spellEnd"/>
      <w:r w:rsidRPr="00F0707B">
        <w:rPr>
          <w:rFonts w:ascii="Arial" w:hAnsi="Arial" w:cs="Arial"/>
          <w:sz w:val="24"/>
          <w:szCs w:val="24"/>
        </w:rPr>
        <w:t xml:space="preserve"> kn</w:t>
      </w:r>
      <w:r w:rsidR="003465F1">
        <w:rPr>
          <w:rFonts w:ascii="Arial" w:hAnsi="Arial" w:cs="Arial"/>
          <w:sz w:val="24"/>
          <w:szCs w:val="24"/>
        </w:rPr>
        <w:t>.</w:t>
      </w:r>
    </w:p>
    <w:p w:rsidRPr="0033681B" w:rsidR="006C4671" w:rsidP="0086553F" w:rsidRDefault="006C4671" w14:paraId="4FD91106" w14:textId="77777777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Pr="0033681B" w:rsidR="006C4671" w:rsidP="006C4671" w:rsidRDefault="006C4671" w14:paraId="4FD91107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Predmet današnjeg ročišta je ispitivanje prijavljenih tražbina (čl. 46  st. 1. Stečajnog zakona - "Narodne novine" broj 71/15</w:t>
      </w:r>
      <w:r w:rsidRPr="0033681B" w:rsidR="000668D7">
        <w:rPr>
          <w:rFonts w:ascii="Arial" w:hAnsi="Arial" w:cs="Arial"/>
          <w:sz w:val="24"/>
          <w:szCs w:val="24"/>
        </w:rPr>
        <w:t>, 104/17</w:t>
      </w:r>
      <w:r w:rsidRPr="0033681B">
        <w:rPr>
          <w:rFonts w:ascii="Arial" w:hAnsi="Arial" w:cs="Arial"/>
          <w:sz w:val="24"/>
          <w:szCs w:val="24"/>
        </w:rPr>
        <w:t xml:space="preserve">; dalje SZ) koje su vjerovnici dostavili Financijskoj agenciji u propisanom roku (čl. 36. st. 1. i 2. SZ) te tražbine za koje vjerovnici nisu podnijeli prijavu, ali ih je dužnik naveo u prijedlogu za otvaranje </w:t>
      </w:r>
      <w:proofErr w:type="spellStart"/>
      <w:r w:rsidRPr="0033681B">
        <w:rPr>
          <w:rFonts w:ascii="Arial" w:hAnsi="Arial" w:cs="Arial"/>
          <w:sz w:val="24"/>
          <w:szCs w:val="24"/>
        </w:rPr>
        <w:t>predstečajnog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postupka za koje postoji zakonska predmnijeva prijave (čl. 39. SZ). </w:t>
      </w:r>
    </w:p>
    <w:p w:rsidRPr="0033681B" w:rsidR="006C4671" w:rsidP="006C4671" w:rsidRDefault="006C4671" w14:paraId="4FD9110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1553A9" w:rsidP="000668D7" w:rsidRDefault="001553A9" w14:paraId="4FD91109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Utvrđuje se da sudu nije dostavljen prigovor </w:t>
      </w:r>
      <w:r w:rsidRPr="0033681B" w:rsidR="000668D7">
        <w:rPr>
          <w:rFonts w:ascii="Arial" w:hAnsi="Arial" w:cs="Arial"/>
          <w:sz w:val="24"/>
          <w:szCs w:val="24"/>
        </w:rPr>
        <w:t xml:space="preserve">dužnikovih radnika i prijašnjih </w:t>
      </w:r>
      <w:r w:rsidRPr="0033681B">
        <w:rPr>
          <w:rFonts w:ascii="Arial" w:hAnsi="Arial" w:cs="Arial"/>
          <w:sz w:val="24"/>
          <w:szCs w:val="24"/>
        </w:rPr>
        <w:t>dužnikovih radnika iz čl. 37. SZ-a.</w:t>
      </w:r>
    </w:p>
    <w:p w:rsidRPr="0033681B" w:rsidR="001553A9" w:rsidP="006C4671" w:rsidRDefault="001553A9" w14:paraId="4FD9110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AE21C7" w:rsidP="00AE21C7" w:rsidRDefault="00AE21C7" w14:paraId="4FD9110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b/>
          <w:sz w:val="24"/>
          <w:szCs w:val="24"/>
        </w:rPr>
        <w:tab/>
      </w:r>
      <w:r w:rsidRPr="0033681B">
        <w:rPr>
          <w:rFonts w:ascii="Arial" w:hAnsi="Arial" w:cs="Arial"/>
          <w:sz w:val="24"/>
          <w:szCs w:val="24"/>
        </w:rPr>
        <w:t>Utvrđuje se da prema tablici osporenih tražbina vjerovnici nisu osporili tražbine drugih vjerovnika (</w:t>
      </w:r>
      <w:proofErr w:type="spellStart"/>
      <w:r w:rsidRPr="0033681B">
        <w:rPr>
          <w:rFonts w:ascii="Arial" w:hAnsi="Arial" w:cs="Arial"/>
          <w:sz w:val="24"/>
          <w:szCs w:val="24"/>
        </w:rPr>
        <w:t>čl.42</w:t>
      </w:r>
      <w:proofErr w:type="spellEnd"/>
      <w:r w:rsidRPr="0033681B">
        <w:rPr>
          <w:rFonts w:ascii="Arial" w:hAnsi="Arial" w:cs="Arial"/>
          <w:sz w:val="24"/>
          <w:szCs w:val="24"/>
        </w:rPr>
        <w:t>. SZ-a).</w:t>
      </w:r>
    </w:p>
    <w:p w:rsidRPr="0033681B" w:rsidR="00AE21C7" w:rsidP="006C4671" w:rsidRDefault="00AE21C7" w14:paraId="4FD9110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6C4671" w:rsidP="006C4671" w:rsidRDefault="006C4671" w14:paraId="4FD9110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ab/>
        <w:t xml:space="preserve">Tražbina prijavljena u propisanom roku, odnosno tražbina za koju postoji </w:t>
      </w:r>
      <w:r w:rsidRPr="0033681B" w:rsidR="00421364">
        <w:rPr>
          <w:rFonts w:ascii="Arial" w:hAnsi="Arial" w:cs="Arial"/>
          <w:sz w:val="24"/>
          <w:szCs w:val="24"/>
        </w:rPr>
        <w:t>predmnijeva</w:t>
      </w:r>
      <w:r w:rsidRPr="0033681B" w:rsidR="00FE19FB">
        <w:rPr>
          <w:rFonts w:ascii="Arial" w:hAnsi="Arial" w:cs="Arial"/>
          <w:sz w:val="24"/>
          <w:szCs w:val="24"/>
        </w:rPr>
        <w:t xml:space="preserve"> prijave tražbine </w:t>
      </w:r>
      <w:r w:rsidRPr="0033681B">
        <w:rPr>
          <w:rFonts w:ascii="Arial" w:hAnsi="Arial" w:cs="Arial"/>
          <w:sz w:val="24"/>
          <w:szCs w:val="24"/>
        </w:rPr>
        <w:t>smatra se utvrđenom ako je nije osporio dužnik, povjerenik ili vjerovnik (</w:t>
      </w:r>
      <w:proofErr w:type="spellStart"/>
      <w:r w:rsidRPr="0033681B">
        <w:rPr>
          <w:rFonts w:ascii="Arial" w:hAnsi="Arial" w:cs="Arial"/>
          <w:sz w:val="24"/>
          <w:szCs w:val="24"/>
        </w:rPr>
        <w:t>čl.47</w:t>
      </w:r>
      <w:proofErr w:type="spellEnd"/>
      <w:r w:rsidRPr="0033681B">
        <w:rPr>
          <w:rFonts w:ascii="Arial" w:hAnsi="Arial" w:cs="Arial"/>
          <w:sz w:val="24"/>
          <w:szCs w:val="24"/>
        </w:rPr>
        <w:t>. SZ-a).</w:t>
      </w:r>
    </w:p>
    <w:p w:rsidRPr="0033681B" w:rsidR="00AE21C7" w:rsidP="006C4671" w:rsidRDefault="00AE21C7" w14:paraId="4FD9111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FE19FB" w:rsidP="006C4671" w:rsidRDefault="00AE21C7" w14:paraId="4FD9111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b/>
          <w:sz w:val="24"/>
          <w:szCs w:val="24"/>
        </w:rPr>
        <w:tab/>
      </w:r>
    </w:p>
    <w:p w:rsidRPr="0033681B" w:rsidR="00DB3260" w:rsidP="00DB3260" w:rsidRDefault="006C4671" w14:paraId="4FD9111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b/>
          <w:sz w:val="24"/>
          <w:szCs w:val="24"/>
        </w:rPr>
        <w:tab/>
      </w:r>
      <w:r w:rsidRPr="0033681B">
        <w:rPr>
          <w:rFonts w:ascii="Arial" w:hAnsi="Arial" w:cs="Arial"/>
          <w:sz w:val="24"/>
          <w:szCs w:val="24"/>
        </w:rPr>
        <w:t xml:space="preserve"> Utvrđuje se da niže navedene prijave tražbina nije osporio dužnik, povjerenik ili vjerovnik te se temeljem članka 47. SZ-a utvrđenim smatraju sljedeće tražbine:</w:t>
      </w:r>
    </w:p>
    <w:p w:rsidRPr="0033681B" w:rsidR="00E045D5" w:rsidP="00DB3260" w:rsidRDefault="00E045D5" w14:paraId="4FD9111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B67135" w:rsidP="00DB3260" w:rsidRDefault="00B67135" w14:paraId="4FD913F5" w14:textId="7A069C4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6B4E05" w:rsidP="00DB3260" w:rsidRDefault="006B4E05" w14:paraId="6AA663C6" w14:textId="0C4E99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B67135" w:rsidP="00DB3260" w:rsidRDefault="00B67135" w14:paraId="4FD913F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829" w:type="dxa"/>
        <w:tblInd w:w="-1082" w:type="dxa"/>
        <w:tblLayout w:type="fixed"/>
        <w:tblLook w:firstRow="1" w:lastRow="0" w:firstColumn="1" w:lastColumn="0" w:noHBand="0" w:noVBand="1" w:val="04A0"/>
      </w:tblPr>
      <w:tblGrid>
        <w:gridCol w:w="866"/>
        <w:gridCol w:w="3443"/>
        <w:gridCol w:w="1843"/>
        <w:gridCol w:w="2409"/>
        <w:gridCol w:w="2268"/>
      </w:tblGrid>
      <w:tr w:rsidRPr="00895CE9" w:rsidR="00A555BE" w:rsidTr="00A555BE" w14:paraId="03D4F94C" w14:textId="77777777">
        <w:trPr>
          <w:trHeight w:val="1860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95CE9" w:rsidR="00A555BE" w:rsidP="00895CE9" w:rsidRDefault="00A555BE" w14:paraId="0398F065" w14:textId="7777777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95CE9">
              <w:rPr>
                <w:rFonts w:ascii="Arial" w:hAnsi="Arial" w:cs="Arial"/>
                <w:b/>
                <w:bCs/>
              </w:rPr>
              <w:t>Redni br. prijavljene tražbine</w:t>
            </w:r>
          </w:p>
        </w:tc>
        <w:tc>
          <w:tcPr>
            <w:tcW w:w="344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95CE9" w:rsidR="00A555BE" w:rsidP="00895CE9" w:rsidRDefault="00A555BE" w14:paraId="1D4AFDC7" w14:textId="7777777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95CE9">
              <w:rPr>
                <w:rFonts w:ascii="Arial" w:hAnsi="Arial" w:cs="Arial"/>
                <w:b/>
                <w:bCs/>
              </w:rPr>
              <w:t>Ime i prezime / Naziv vjerovnika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95CE9" w:rsidR="00A555BE" w:rsidP="00895CE9" w:rsidRDefault="00A555BE" w14:paraId="60F67FC7" w14:textId="7777777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95CE9">
              <w:rPr>
                <w:rFonts w:ascii="Arial" w:hAnsi="Arial" w:cs="Arial"/>
                <w:b/>
                <w:bCs/>
              </w:rPr>
              <w:t>OIB vjerovnika</w:t>
            </w:r>
          </w:p>
        </w:tc>
        <w:tc>
          <w:tcPr>
            <w:tcW w:w="240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95CE9" w:rsidR="00A555BE" w:rsidP="00895CE9" w:rsidRDefault="00A555BE" w14:paraId="6B90CFE1" w14:textId="7777777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95CE9">
              <w:rPr>
                <w:rFonts w:ascii="Arial" w:hAnsi="Arial" w:cs="Arial"/>
                <w:b/>
                <w:bCs/>
              </w:rPr>
              <w:t>Adresa vjerovnika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95CE9" w:rsidR="00A555BE" w:rsidP="00895CE9" w:rsidRDefault="00A555BE" w14:paraId="2D83DBBB" w14:textId="7777777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95CE9">
              <w:rPr>
                <w:rFonts w:ascii="Arial" w:hAnsi="Arial" w:cs="Arial"/>
                <w:b/>
                <w:bCs/>
              </w:rPr>
              <w:t>Iznos utvrđene tražbine</w:t>
            </w:r>
          </w:p>
        </w:tc>
      </w:tr>
      <w:tr w:rsidRPr="00895CE9" w:rsidR="00A555BE" w:rsidTr="00A555BE" w14:paraId="41D6FFD8" w14:textId="77777777">
        <w:trPr>
          <w:trHeight w:val="702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C6C812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09A34C8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A1</w:t>
            </w:r>
            <w:proofErr w:type="spellEnd"/>
            <w:r w:rsidRPr="00895CE9">
              <w:rPr>
                <w:rFonts w:ascii="Arial" w:hAnsi="Arial" w:cs="Arial"/>
              </w:rPr>
              <w:t xml:space="preserve"> Hrvatska društvo s ograničenom odgovornošću za usluge javnih telekomunikacija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8BC641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29524210204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E596A6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Vrtni put 1, 10000 Zagreb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754B2C9" w14:textId="53437EC5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7.579</w:t>
            </w:r>
            <w:proofErr w:type="spellEnd"/>
            <w:r w:rsidRPr="00895CE9">
              <w:rPr>
                <w:rFonts w:ascii="Arial" w:hAnsi="Arial" w:cs="Arial"/>
              </w:rPr>
              <w:t>,</w:t>
            </w:r>
            <w:proofErr w:type="spellStart"/>
            <w:r w:rsidRPr="00895CE9">
              <w:rPr>
                <w:rFonts w:ascii="Arial" w:hAnsi="Arial" w:cs="Arial"/>
              </w:rPr>
              <w:t>13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4BB8B04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021D66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5D2C5FC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ADDIKO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BANK</w:t>
            </w:r>
            <w:proofErr w:type="spellEnd"/>
            <w:r w:rsidRPr="00895CE9">
              <w:rPr>
                <w:rFonts w:ascii="Arial" w:hAnsi="Arial" w:cs="Arial"/>
              </w:rPr>
              <w:t xml:space="preserve"> dioničko društvo (ranije Hypo Alpe-Adria-Bank d.d.)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A632E1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14036333877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9EBBED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Slavonska avenija 6,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404DE1B" w14:textId="17C742E9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383.747</w:t>
            </w:r>
            <w:proofErr w:type="spellEnd"/>
            <w:r w:rsidRPr="00895CE9">
              <w:rPr>
                <w:rFonts w:ascii="Arial" w:hAnsi="Arial" w:cs="Arial"/>
              </w:rPr>
              <w:t>,</w:t>
            </w:r>
            <w:proofErr w:type="spellStart"/>
            <w:r w:rsidRPr="00895CE9">
              <w:rPr>
                <w:rFonts w:ascii="Arial" w:hAnsi="Arial" w:cs="Arial"/>
              </w:rPr>
              <w:t>64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66E416D2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74FE6C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F55C068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ALBA</w:t>
            </w:r>
            <w:proofErr w:type="spellEnd"/>
            <w:r w:rsidRPr="00895CE9">
              <w:rPr>
                <w:rFonts w:ascii="Arial" w:hAnsi="Arial" w:cs="Arial"/>
              </w:rPr>
              <w:t xml:space="preserve"> PROFIL d.o.o. za proizvodnju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7C3144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75497704838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51ED87A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Razvor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32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49290</w:t>
            </w:r>
            <w:proofErr w:type="spellEnd"/>
            <w:r w:rsidRPr="00895CE9">
              <w:rPr>
                <w:rFonts w:ascii="Arial" w:hAnsi="Arial" w:cs="Arial"/>
              </w:rPr>
              <w:t xml:space="preserve"> Kumrovec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07959A0" w14:textId="06813873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24.751</w:t>
            </w:r>
            <w:proofErr w:type="spellEnd"/>
            <w:r w:rsidRPr="00895CE9">
              <w:rPr>
                <w:rFonts w:ascii="Arial" w:hAnsi="Arial" w:cs="Arial"/>
              </w:rPr>
              <w:t>,</w:t>
            </w:r>
            <w:proofErr w:type="spellStart"/>
            <w:r w:rsidRPr="00895CE9">
              <w:rPr>
                <w:rFonts w:ascii="Arial" w:hAnsi="Arial" w:cs="Arial"/>
              </w:rPr>
              <w:t>71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66E56187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74C6A5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2998E66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ALLIANZ HRVATSKA dioničko društvo za osiguranje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9CB998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23759810849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2CD3B3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Heinzelova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70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66573C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1.385,52 kn</w:t>
            </w:r>
          </w:p>
        </w:tc>
      </w:tr>
      <w:tr w:rsidRPr="00895CE9" w:rsidR="00A555BE" w:rsidTr="00A555BE" w14:paraId="3C2EF876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8DB5A3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2202E6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AMBROZ d.o.o. za proizvodnju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7A19B3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69533635531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5DCB2B8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Vrbani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16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651782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4.991,50 kn</w:t>
            </w:r>
          </w:p>
        </w:tc>
      </w:tr>
      <w:tr w:rsidRPr="00895CE9" w:rsidR="00A555BE" w:rsidTr="00A555BE" w14:paraId="3A49C224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0FE9D6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72E9971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BALBOA</w:t>
            </w:r>
            <w:proofErr w:type="spellEnd"/>
            <w:r w:rsidRPr="00895CE9">
              <w:rPr>
                <w:rFonts w:ascii="Arial" w:hAnsi="Arial" w:cs="Arial"/>
              </w:rPr>
              <w:t xml:space="preserve"> d.o.o. za promidžbu i druge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65728F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94730690848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58CABE0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Lipički put 9,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4E904E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1.653,73 kn</w:t>
            </w:r>
          </w:p>
        </w:tc>
      </w:tr>
      <w:tr w:rsidRPr="00895CE9" w:rsidR="00A555BE" w:rsidTr="00A555BE" w14:paraId="6CBBCCE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AA9BBB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C923C4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BK MONTAŽA društvo s ograničenom odgovornošću za usluge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11E8A5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80580557122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7BAE07B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Medarska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69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E69F43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4.812,50 kn</w:t>
            </w:r>
          </w:p>
        </w:tc>
      </w:tr>
      <w:tr w:rsidRPr="00895CE9" w:rsidR="00A555BE" w:rsidTr="00A555BE" w14:paraId="66EA450D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BB0DBD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AEE8ED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BOJAN </w:t>
            </w:r>
            <w:proofErr w:type="spellStart"/>
            <w:r w:rsidRPr="00895CE9">
              <w:rPr>
                <w:rFonts w:ascii="Arial" w:hAnsi="Arial" w:cs="Arial"/>
              </w:rPr>
              <w:t>MALIĆ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CE994F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09030766955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8045B3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Ulica II </w:t>
            </w:r>
            <w:proofErr w:type="spellStart"/>
            <w:r w:rsidRPr="00895CE9">
              <w:rPr>
                <w:rFonts w:ascii="Arial" w:hAnsi="Arial" w:cs="Arial"/>
              </w:rPr>
              <w:t>136A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23231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Petrčane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A2C092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15.000,00 kn</w:t>
            </w:r>
          </w:p>
        </w:tc>
      </w:tr>
      <w:tr w:rsidRPr="00895CE9" w:rsidR="00A555BE" w:rsidTr="00A555BE" w14:paraId="5D8616D7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4467FD6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471580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BRAVARIJA </w:t>
            </w:r>
            <w:proofErr w:type="spellStart"/>
            <w:r w:rsidRPr="00895CE9">
              <w:rPr>
                <w:rFonts w:ascii="Arial" w:hAnsi="Arial" w:cs="Arial"/>
              </w:rPr>
              <w:t>LUKAČIĆ</w:t>
            </w:r>
            <w:proofErr w:type="spellEnd"/>
            <w:r w:rsidRPr="00895CE9">
              <w:rPr>
                <w:rFonts w:ascii="Arial" w:hAnsi="Arial" w:cs="Arial"/>
              </w:rPr>
              <w:t xml:space="preserve"> OBRT </w:t>
            </w:r>
            <w:proofErr w:type="spellStart"/>
            <w:r w:rsidRPr="00895CE9">
              <w:rPr>
                <w:rFonts w:ascii="Arial" w:hAnsi="Arial" w:cs="Arial"/>
              </w:rPr>
              <w:t>VL</w:t>
            </w:r>
            <w:proofErr w:type="spellEnd"/>
            <w:r w:rsidRPr="00895CE9">
              <w:rPr>
                <w:rFonts w:ascii="Arial" w:hAnsi="Arial" w:cs="Arial"/>
              </w:rPr>
              <w:t xml:space="preserve">. </w:t>
            </w:r>
            <w:proofErr w:type="spellStart"/>
            <w:r w:rsidRPr="00895CE9">
              <w:rPr>
                <w:rFonts w:ascii="Arial" w:hAnsi="Arial" w:cs="Arial"/>
              </w:rPr>
              <w:t>MARIJO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LUKAČIĆ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B4A9E7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97782670490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28AE359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Svetonedeljska</w:t>
            </w:r>
            <w:proofErr w:type="spellEnd"/>
            <w:r w:rsidRPr="00895CE9">
              <w:rPr>
                <w:rFonts w:ascii="Arial" w:hAnsi="Arial" w:cs="Arial"/>
              </w:rPr>
              <w:t xml:space="preserve"> cesta </w:t>
            </w:r>
            <w:proofErr w:type="spellStart"/>
            <w:r w:rsidRPr="00895CE9">
              <w:rPr>
                <w:rFonts w:ascii="Arial" w:hAnsi="Arial" w:cs="Arial"/>
              </w:rPr>
              <w:t>63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10436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Žitarka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E4AAD2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18.198,41 kn</w:t>
            </w:r>
          </w:p>
        </w:tc>
      </w:tr>
      <w:tr w:rsidRPr="00895CE9" w:rsidR="00A555BE" w:rsidTr="00A555BE" w14:paraId="4A438DE1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C272EB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0638F37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BRKIĆ IZUMI društvo s ograničenom odgovornošću za razvoj proizvoda, proizvodnju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1DFBD0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95595450016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0F633E8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Zamorski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breg</w:t>
            </w:r>
            <w:proofErr w:type="spellEnd"/>
            <w:r w:rsidRPr="00895CE9">
              <w:rPr>
                <w:rFonts w:ascii="Arial" w:hAnsi="Arial" w:cs="Arial"/>
              </w:rPr>
              <w:t xml:space="preserve"> odvojak 9,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D62DFD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33.569,25 kn</w:t>
            </w:r>
          </w:p>
        </w:tc>
      </w:tr>
      <w:tr w:rsidRPr="00895CE9" w:rsidR="00A555BE" w:rsidTr="00A555BE" w14:paraId="3A765440" w14:textId="77777777">
        <w:trPr>
          <w:trHeight w:val="108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CA6CC4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5F87E7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CENTAR ZA DIGITALNU MIKROELEKTRONIKU društvo s ograničenom odgovornošću za proizvodnju elektroničkih i elektromehaničkih sistema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918628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92589753924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78A052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Varaždinska 1, 42240 Ivanec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36336" w:rsidR="00A555BE" w:rsidP="00895CE9" w:rsidRDefault="00A555BE" w14:paraId="39EF6ADA" w14:textId="32EC720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895CE9" w:rsidRDefault="00A555BE" w14:paraId="34F49704" w14:textId="30E30D08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19.957,94 kn</w:t>
            </w:r>
          </w:p>
        </w:tc>
      </w:tr>
      <w:tr w:rsidRPr="00895CE9" w:rsidR="00A555BE" w:rsidTr="00A555BE" w14:paraId="721FBF96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88B00C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37A9B0D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CEROVEC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3F27DE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25803306428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08D3DCA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Radoboj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185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49000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Radoboj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42C5E50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4.980,00 kn</w:t>
            </w:r>
          </w:p>
        </w:tc>
      </w:tr>
      <w:tr w:rsidRPr="00895CE9" w:rsidR="00A555BE" w:rsidTr="00A555BE" w14:paraId="2D47D417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4705C14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2D5585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DAIVA</w:t>
            </w:r>
            <w:proofErr w:type="spellEnd"/>
            <w:r w:rsidRPr="00895CE9">
              <w:rPr>
                <w:rFonts w:ascii="Arial" w:hAnsi="Arial" w:cs="Arial"/>
              </w:rPr>
              <w:t xml:space="preserve"> j.d.o.o.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DAB431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43992106600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7E38E33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Mate Topalovića 84, 35000 Brodski Zdenci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772122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210,75 kn</w:t>
            </w:r>
          </w:p>
        </w:tc>
      </w:tr>
      <w:tr w:rsidRPr="00895CE9" w:rsidR="00A555BE" w:rsidTr="00A555BE" w14:paraId="2BFEEE9C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7A0492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14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B232BF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DARIVA TRGOVINA d.o.o. za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F5B8C6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87861436041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626698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Ulica Dragutina </w:t>
            </w:r>
            <w:proofErr w:type="spellStart"/>
            <w:r w:rsidRPr="00895CE9">
              <w:rPr>
                <w:rFonts w:ascii="Arial" w:hAnsi="Arial" w:cs="Arial"/>
              </w:rPr>
              <w:t>Domjanića</w:t>
            </w:r>
            <w:proofErr w:type="spellEnd"/>
            <w:r w:rsidRPr="00895CE9">
              <w:rPr>
                <w:rFonts w:ascii="Arial" w:hAnsi="Arial" w:cs="Arial"/>
              </w:rPr>
              <w:t xml:space="preserve"> 7, </w:t>
            </w:r>
            <w:proofErr w:type="spellStart"/>
            <w:r w:rsidRPr="00895CE9">
              <w:rPr>
                <w:rFonts w:ascii="Arial" w:hAnsi="Arial" w:cs="Arial"/>
              </w:rPr>
              <w:t>10430</w:t>
            </w:r>
            <w:proofErr w:type="spellEnd"/>
            <w:r w:rsidRPr="00895CE9">
              <w:rPr>
                <w:rFonts w:ascii="Arial" w:hAnsi="Arial" w:cs="Arial"/>
              </w:rPr>
              <w:t xml:space="preserve"> Samobor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AAAD0D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812,50 kn</w:t>
            </w:r>
          </w:p>
        </w:tc>
      </w:tr>
      <w:tr w:rsidRPr="00895CE9" w:rsidR="00A555BE" w:rsidTr="00A555BE" w14:paraId="4B30CD05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E14B0B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15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2ACD02E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DRAVA-PROMET d.o.o. za veletrgovinu, cestovni prijevoz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5F4187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38668338725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505BD6A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Aleja ruža </w:t>
            </w:r>
            <w:proofErr w:type="spellStart"/>
            <w:r w:rsidRPr="00895CE9">
              <w:rPr>
                <w:rFonts w:ascii="Arial" w:hAnsi="Arial" w:cs="Arial"/>
              </w:rPr>
              <w:t>2b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E460EA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14.000,00 kn</w:t>
            </w:r>
          </w:p>
        </w:tc>
      </w:tr>
      <w:tr w:rsidRPr="00895CE9" w:rsidR="00A555BE" w:rsidTr="00A555BE" w14:paraId="3D6EB336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A361E92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16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793F942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DUPLICO</w:t>
            </w:r>
            <w:proofErr w:type="spellEnd"/>
            <w:r w:rsidRPr="00895CE9">
              <w:rPr>
                <w:rFonts w:ascii="Arial" w:hAnsi="Arial" w:cs="Arial"/>
              </w:rPr>
              <w:t xml:space="preserve"> d.o.o. za proizvodnju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722FF6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41025754642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34ACA91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Svetonedeljska</w:t>
            </w:r>
            <w:proofErr w:type="spellEnd"/>
            <w:r w:rsidRPr="00895CE9">
              <w:rPr>
                <w:rFonts w:ascii="Arial" w:hAnsi="Arial" w:cs="Arial"/>
              </w:rPr>
              <w:t xml:space="preserve"> cesta </w:t>
            </w:r>
            <w:proofErr w:type="spellStart"/>
            <w:r w:rsidRPr="00895CE9">
              <w:rPr>
                <w:rFonts w:ascii="Arial" w:hAnsi="Arial" w:cs="Arial"/>
              </w:rPr>
              <w:t>18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10436</w:t>
            </w:r>
            <w:proofErr w:type="spellEnd"/>
            <w:r w:rsidRPr="00895CE9">
              <w:rPr>
                <w:rFonts w:ascii="Arial" w:hAnsi="Arial" w:cs="Arial"/>
              </w:rPr>
              <w:t xml:space="preserve"> Kalinovica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EE0E58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2.105,89 kn</w:t>
            </w:r>
          </w:p>
        </w:tc>
      </w:tr>
      <w:tr w:rsidRPr="00895CE9" w:rsidR="00A555BE" w:rsidTr="00A555BE" w14:paraId="6CF1E1A6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DA5229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332DE22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EL</w:t>
            </w:r>
            <w:proofErr w:type="spellEnd"/>
            <w:r w:rsidRPr="00895CE9">
              <w:rPr>
                <w:rFonts w:ascii="Arial" w:hAnsi="Arial" w:cs="Arial"/>
              </w:rPr>
              <w:t>-</w:t>
            </w:r>
            <w:proofErr w:type="spellStart"/>
            <w:r w:rsidRPr="00895CE9">
              <w:rPr>
                <w:rFonts w:ascii="Arial" w:hAnsi="Arial" w:cs="Arial"/>
              </w:rPr>
              <w:t>GRI</w:t>
            </w:r>
            <w:proofErr w:type="spellEnd"/>
            <w:r w:rsidRPr="00895CE9">
              <w:rPr>
                <w:rFonts w:ascii="Arial" w:hAnsi="Arial" w:cs="Arial"/>
              </w:rPr>
              <w:t>, d.o.o. za proizvodnju električnih grijača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0249314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72662515745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CF4657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Grada </w:t>
            </w:r>
            <w:proofErr w:type="spellStart"/>
            <w:r w:rsidRPr="00895CE9">
              <w:rPr>
                <w:rFonts w:ascii="Arial" w:hAnsi="Arial" w:cs="Arial"/>
              </w:rPr>
              <w:t>Mainza</w:t>
            </w:r>
            <w:proofErr w:type="spellEnd"/>
            <w:r w:rsidRPr="00895CE9">
              <w:rPr>
                <w:rFonts w:ascii="Arial" w:hAnsi="Arial" w:cs="Arial"/>
              </w:rPr>
              <w:t xml:space="preserve"> 6,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6E50C3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4.025,00 kn</w:t>
            </w:r>
          </w:p>
        </w:tc>
      </w:tr>
      <w:tr w:rsidRPr="00895CE9" w:rsidR="00A555BE" w:rsidTr="00A555BE" w14:paraId="7713B969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66A957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19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1F5C3B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ELBAK</w:t>
            </w:r>
            <w:proofErr w:type="spellEnd"/>
            <w:r w:rsidRPr="00895CE9">
              <w:rPr>
                <w:rFonts w:ascii="Arial" w:hAnsi="Arial" w:cs="Arial"/>
              </w:rPr>
              <w:t>-</w:t>
            </w:r>
            <w:proofErr w:type="spellStart"/>
            <w:r w:rsidRPr="00895CE9">
              <w:rPr>
                <w:rFonts w:ascii="Arial" w:hAnsi="Arial" w:cs="Arial"/>
              </w:rPr>
              <w:t>HABULIN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C62EFA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36258311725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A90597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Josipa Jelačića 133, 10430 Samobor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EC42F5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5.127,25 kn</w:t>
            </w:r>
          </w:p>
        </w:tc>
      </w:tr>
      <w:tr w:rsidRPr="00895CE9" w:rsidR="00A555BE" w:rsidTr="00A555BE" w14:paraId="58DFAAC1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4ABCF04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lastRenderedPageBreak/>
              <w:t>20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D5B76E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ENERGIJA-EKOLOGIJA-EKONOMIKA TEHNOLOGIJE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48ECD62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78137753515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0E0816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Dobrilina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17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FD0B06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2.093,75 kn</w:t>
            </w:r>
          </w:p>
        </w:tc>
      </w:tr>
      <w:tr w:rsidRPr="00895CE9" w:rsidR="00A555BE" w:rsidTr="00A555BE" w14:paraId="4A641869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17A69BD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DB42B0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ERSTE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CARD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CLUB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financijsko posredovanje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33E40C7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85941596441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EBF894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Ulica Frana </w:t>
            </w:r>
            <w:proofErr w:type="spellStart"/>
            <w:r w:rsidRPr="00895CE9">
              <w:rPr>
                <w:rFonts w:ascii="Arial" w:hAnsi="Arial" w:cs="Arial"/>
              </w:rPr>
              <w:t>Folnegovića</w:t>
            </w:r>
            <w:proofErr w:type="spellEnd"/>
            <w:r w:rsidRPr="00895CE9">
              <w:rPr>
                <w:rFonts w:ascii="Arial" w:hAnsi="Arial" w:cs="Arial"/>
              </w:rPr>
              <w:t xml:space="preserve"> 6,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82989" w:rsidR="00A555BE" w:rsidP="00895CE9" w:rsidRDefault="00A555BE" w14:paraId="19E7278B" w14:textId="13432B62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895CE9" w:rsidRDefault="00A555BE" w14:paraId="2501296E" w14:textId="25A5AE8A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5.664,89 kn</w:t>
            </w:r>
          </w:p>
        </w:tc>
      </w:tr>
      <w:tr w:rsidRPr="00895CE9" w:rsidR="00A555BE" w:rsidTr="00A555BE" w14:paraId="5C3AF82B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7D094FC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69468B1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ERSTE</w:t>
            </w:r>
            <w:proofErr w:type="spellEnd"/>
            <w:r w:rsidRPr="00895CE9">
              <w:rPr>
                <w:rFonts w:ascii="Arial" w:hAnsi="Arial" w:cs="Arial"/>
              </w:rPr>
              <w:t>&amp;</w:t>
            </w:r>
            <w:proofErr w:type="spellStart"/>
            <w:r w:rsidRPr="00895CE9">
              <w:rPr>
                <w:rFonts w:ascii="Arial" w:hAnsi="Arial" w:cs="Arial"/>
              </w:rPr>
              <w:t>STEIERMÄRKISCHE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BANK</w:t>
            </w:r>
            <w:proofErr w:type="spellEnd"/>
            <w:r w:rsidRPr="00895CE9">
              <w:rPr>
                <w:rFonts w:ascii="Arial" w:hAnsi="Arial" w:cs="Arial"/>
              </w:rPr>
              <w:t xml:space="preserve"> dioničko društvo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253C14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23057039320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7229E62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Jadranski trg </w:t>
            </w:r>
            <w:proofErr w:type="spellStart"/>
            <w:r w:rsidRPr="00895CE9">
              <w:rPr>
                <w:rFonts w:ascii="Arial" w:hAnsi="Arial" w:cs="Arial"/>
              </w:rPr>
              <w:t>3a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51000</w:t>
            </w:r>
            <w:proofErr w:type="spellEnd"/>
            <w:r w:rsidRPr="00895CE9">
              <w:rPr>
                <w:rFonts w:ascii="Arial" w:hAnsi="Arial" w:cs="Arial"/>
              </w:rPr>
              <w:t xml:space="preserve"> Rijeka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47E65" w:rsidR="00A555BE" w:rsidP="00895CE9" w:rsidRDefault="00A555BE" w14:paraId="30F978AF" w14:textId="37C055CA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A555BE" w:rsidP="00895CE9" w:rsidRDefault="00A555BE" w14:paraId="6D10E4C4" w14:textId="0DCCECD0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771.267,20 kn</w:t>
            </w:r>
          </w:p>
          <w:p w:rsidRPr="00895CE9" w:rsidR="00A555BE" w:rsidP="00895CE9" w:rsidRDefault="00A555BE" w14:paraId="4C6E6212" w14:textId="224DA71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895CE9" w:rsidR="00A555BE" w:rsidTr="00A555BE" w14:paraId="7540D34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D4F7CE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4D78CB9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FABEMA</w:t>
            </w:r>
            <w:proofErr w:type="spellEnd"/>
            <w:r w:rsidRPr="00895CE9">
              <w:rPr>
                <w:rFonts w:ascii="Arial" w:hAnsi="Arial" w:cs="Arial"/>
              </w:rPr>
              <w:t xml:space="preserve"> METALI d.o.o.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E26655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95328459927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120AE1D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Industrijska cesta 25, 10360 Sesvete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A555BE" w:rsidP="00895CE9" w:rsidRDefault="00A555BE" w14:paraId="6CB65506" w14:textId="30A6DB70">
            <w:pPr>
              <w:spacing w:after="0" w:line="240" w:lineRule="auto"/>
              <w:rPr>
                <w:rFonts w:ascii="Arial" w:hAnsi="Arial" w:cs="Arial"/>
              </w:rPr>
            </w:pPr>
          </w:p>
          <w:p w:rsidR="00A555BE" w:rsidP="00895CE9" w:rsidRDefault="00A555BE" w14:paraId="0C19C83D" w14:textId="331106B8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155.847,42 kn</w:t>
            </w:r>
          </w:p>
          <w:p w:rsidRPr="00895CE9" w:rsidR="00A555BE" w:rsidP="00895CE9" w:rsidRDefault="00A555BE" w14:paraId="4687057E" w14:textId="00670AE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895CE9" w:rsidR="00A555BE" w:rsidTr="00A555BE" w14:paraId="1DC48B04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52F669F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24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524B14E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FAS</w:t>
            </w:r>
            <w:proofErr w:type="spellEnd"/>
            <w:r w:rsidRPr="00895CE9">
              <w:rPr>
                <w:rFonts w:ascii="Arial" w:hAnsi="Arial" w:cs="Arial"/>
              </w:rPr>
              <w:t xml:space="preserve"> LOGISTIKA d.o.o. za usluge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256D86E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09845754850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5CE9" w:rsidRDefault="00A555BE" w14:paraId="75DE4E5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Fausta Vrančića 101, 10410 Velika Gorica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5CE9" w:rsidRDefault="00A555BE" w14:paraId="6C6F954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2.712,50 kn</w:t>
            </w:r>
          </w:p>
        </w:tc>
      </w:tr>
      <w:tr w:rsidRPr="00895CE9" w:rsidR="00A555BE" w:rsidTr="00A555BE" w14:paraId="1750B8A4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1815DE7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25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1C2337" w:rsidRDefault="00A555BE" w14:paraId="1A033B3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FINANCIJSKA AGENCIJA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09028BB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85821130368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1C2337" w:rsidRDefault="00A555BE" w14:paraId="41B7895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Ulica grada Vukovara 70,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391C5A25" w14:textId="69C10980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1.305,02 kn</w:t>
            </w:r>
          </w:p>
        </w:tc>
      </w:tr>
      <w:tr w:rsidRPr="00895CE9" w:rsidR="00A555BE" w:rsidTr="00A555BE" w14:paraId="7D4E3A43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6D77BA0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28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1C2337" w:rsidRDefault="00A555BE" w14:paraId="25277A6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GREEN FAUNA jednostavno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768E8FC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64338195042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1C2337" w:rsidRDefault="00A555BE" w14:paraId="562E125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Matije Gupca 76, 10290 Zaprešić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4082800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737,50 kn</w:t>
            </w:r>
          </w:p>
        </w:tc>
      </w:tr>
      <w:tr w:rsidRPr="00895CE9" w:rsidR="00A555BE" w:rsidTr="00A555BE" w14:paraId="057547C2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13739E1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1C2337" w:rsidRDefault="00A555BE" w14:paraId="5585CD0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GTG</w:t>
            </w:r>
            <w:proofErr w:type="spellEnd"/>
            <w:r w:rsidRPr="00895CE9">
              <w:rPr>
                <w:rFonts w:ascii="Arial" w:hAnsi="Arial" w:cs="Arial"/>
              </w:rPr>
              <w:t xml:space="preserve"> plin društvo s ograničenom odgovornošću za proizvodnju, trgovinu, uvoz i izvoz tehničkih plinova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0916C1B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64936811186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1C2337" w:rsidRDefault="00A555BE" w14:paraId="4911A47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Kalinovac</w:t>
            </w:r>
            <w:proofErr w:type="spellEnd"/>
            <w:r w:rsidRPr="00895CE9">
              <w:rPr>
                <w:rFonts w:ascii="Arial" w:hAnsi="Arial" w:cs="Arial"/>
              </w:rPr>
              <w:t xml:space="preserve"> 2/a, </w:t>
            </w:r>
            <w:proofErr w:type="spellStart"/>
            <w:r w:rsidRPr="00895CE9">
              <w:rPr>
                <w:rFonts w:ascii="Arial" w:hAnsi="Arial" w:cs="Arial"/>
              </w:rPr>
              <w:t>47000</w:t>
            </w:r>
            <w:proofErr w:type="spellEnd"/>
            <w:r w:rsidRPr="00895CE9">
              <w:rPr>
                <w:rFonts w:ascii="Arial" w:hAnsi="Arial" w:cs="Arial"/>
              </w:rPr>
              <w:t xml:space="preserve"> Karlovac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1C2337" w:rsidRDefault="00A555BE" w14:paraId="44DFBBDB" w14:textId="42F7618D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1.459,27 kn</w:t>
            </w:r>
          </w:p>
        </w:tc>
      </w:tr>
      <w:tr w:rsidRPr="00895CE9" w:rsidR="00A555BE" w:rsidTr="00A555BE" w14:paraId="62E74132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7F4EA1C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06A27538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GUMEX</w:t>
            </w:r>
            <w:proofErr w:type="spellEnd"/>
            <w:r w:rsidRPr="00895CE9">
              <w:rPr>
                <w:rFonts w:ascii="Arial" w:hAnsi="Arial" w:cs="Arial"/>
              </w:rPr>
              <w:t xml:space="preserve"> PLUS društvo s ograničenom odgovornošću za proizvodnju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217791E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84098663994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03260DD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Nova Kapela 28, 10342 Dubrava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65EE85D0" w14:textId="42164774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21.900,00 kn</w:t>
            </w:r>
          </w:p>
        </w:tc>
      </w:tr>
      <w:tr w:rsidRPr="00895CE9" w:rsidR="00A555BE" w:rsidTr="00A555BE" w14:paraId="4EBE85E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5CBD1452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5CC182F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H2</w:t>
            </w:r>
            <w:proofErr w:type="spellEnd"/>
            <w:r w:rsidRPr="00895CE9">
              <w:rPr>
                <w:rFonts w:ascii="Arial" w:hAnsi="Arial" w:cs="Arial"/>
              </w:rPr>
              <w:t xml:space="preserve"> KOMUNIKACIJE društvo s ograničenom odgovornošću za proizvodnju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06CA8DF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24379879257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23B4C16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Dr</w:t>
            </w:r>
            <w:proofErr w:type="spellEnd"/>
            <w:r w:rsidRPr="00895CE9">
              <w:rPr>
                <w:rFonts w:ascii="Arial" w:hAnsi="Arial" w:cs="Arial"/>
              </w:rPr>
              <w:t xml:space="preserve"> Franje Tuđmana </w:t>
            </w:r>
            <w:proofErr w:type="spellStart"/>
            <w:r w:rsidRPr="00895CE9">
              <w:rPr>
                <w:rFonts w:ascii="Arial" w:hAnsi="Arial" w:cs="Arial"/>
              </w:rPr>
              <w:t>14</w:t>
            </w:r>
            <w:proofErr w:type="spellEnd"/>
            <w:r w:rsidRPr="00895CE9">
              <w:rPr>
                <w:rFonts w:ascii="Arial" w:hAnsi="Arial" w:cs="Arial"/>
              </w:rPr>
              <w:t xml:space="preserve"> B, </w:t>
            </w:r>
            <w:proofErr w:type="spellStart"/>
            <w:r w:rsidRPr="00895CE9">
              <w:rPr>
                <w:rFonts w:ascii="Arial" w:hAnsi="Arial" w:cs="Arial"/>
              </w:rPr>
              <w:t>10431</w:t>
            </w:r>
            <w:proofErr w:type="spellEnd"/>
            <w:r w:rsidRPr="00895CE9">
              <w:rPr>
                <w:rFonts w:ascii="Arial" w:hAnsi="Arial" w:cs="Arial"/>
              </w:rPr>
              <w:t xml:space="preserve"> Sveta </w:t>
            </w:r>
            <w:proofErr w:type="spellStart"/>
            <w:r w:rsidRPr="00895CE9">
              <w:rPr>
                <w:rFonts w:ascii="Arial" w:hAnsi="Arial" w:cs="Arial"/>
              </w:rPr>
              <w:t>Nedelja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686B63C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613,75 kn</w:t>
            </w:r>
          </w:p>
        </w:tc>
      </w:tr>
      <w:tr w:rsidRPr="00895CE9" w:rsidR="00A555BE" w:rsidTr="00A555BE" w14:paraId="208CBFFF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7B7EFF5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34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5216B69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HENNLICH</w:t>
            </w:r>
            <w:proofErr w:type="spellEnd"/>
            <w:r w:rsidRPr="00895CE9">
              <w:rPr>
                <w:rFonts w:ascii="Arial" w:hAnsi="Arial" w:cs="Arial"/>
              </w:rPr>
              <w:t xml:space="preserve"> industrijska tehnika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4C68E21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44725135398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6EB5FDD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Stupničkoobreška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17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10255</w:t>
            </w:r>
            <w:proofErr w:type="spellEnd"/>
            <w:r w:rsidRPr="00895CE9">
              <w:rPr>
                <w:rFonts w:ascii="Arial" w:hAnsi="Arial" w:cs="Arial"/>
              </w:rPr>
              <w:t xml:space="preserve"> Gornji </w:t>
            </w:r>
            <w:proofErr w:type="spellStart"/>
            <w:r w:rsidRPr="00895CE9">
              <w:rPr>
                <w:rFonts w:ascii="Arial" w:hAnsi="Arial" w:cs="Arial"/>
              </w:rPr>
              <w:t>Stupnik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56D731FC" w14:textId="5ECDDCFA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2.886,25 kn</w:t>
            </w:r>
          </w:p>
        </w:tc>
      </w:tr>
      <w:tr w:rsidRPr="00895CE9" w:rsidR="00A555BE" w:rsidTr="00A555BE" w14:paraId="01C882D6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700BFFD6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36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1762AE3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HOFA</w:t>
            </w:r>
            <w:proofErr w:type="spellEnd"/>
            <w:r w:rsidRPr="00895CE9">
              <w:rPr>
                <w:rFonts w:ascii="Arial" w:hAnsi="Arial" w:cs="Arial"/>
              </w:rPr>
              <w:t xml:space="preserve"> GRUPA </w:t>
            </w:r>
            <w:proofErr w:type="spellStart"/>
            <w:r w:rsidRPr="00895CE9">
              <w:rPr>
                <w:rFonts w:ascii="Arial" w:hAnsi="Arial" w:cs="Arial"/>
              </w:rPr>
              <w:t>drušvo</w:t>
            </w:r>
            <w:proofErr w:type="spellEnd"/>
            <w:r w:rsidRPr="00895CE9">
              <w:rPr>
                <w:rFonts w:ascii="Arial" w:hAnsi="Arial" w:cs="Arial"/>
              </w:rPr>
              <w:t xml:space="preserve">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3FC1C54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37682700651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07BAEE9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Odvojak Augusta Šenoe 6, 10431 Mala Gorica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29600BF8" w14:textId="2C24005F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43.301</w:t>
            </w:r>
            <w:proofErr w:type="spellEnd"/>
            <w:r w:rsidRPr="00895CE9">
              <w:rPr>
                <w:rFonts w:ascii="Arial" w:hAnsi="Arial" w:cs="Arial"/>
              </w:rPr>
              <w:t>,</w:t>
            </w:r>
            <w:proofErr w:type="spellStart"/>
            <w:r w:rsidRPr="00895CE9">
              <w:rPr>
                <w:rFonts w:ascii="Arial" w:hAnsi="Arial" w:cs="Arial"/>
              </w:rPr>
              <w:t>54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6E2832F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045008E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37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0D71A85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HOREX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TRADE</w:t>
            </w:r>
            <w:proofErr w:type="spellEnd"/>
            <w:r w:rsidRPr="00895CE9">
              <w:rPr>
                <w:rFonts w:ascii="Arial" w:hAnsi="Arial" w:cs="Arial"/>
              </w:rPr>
              <w:t xml:space="preserve"> d.o.o.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A96C4C" w:rsidRDefault="00A555BE" w14:paraId="5C53BAB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54680477838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A96C4C" w:rsidRDefault="00A555BE" w14:paraId="132F7E2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Ulica Josipa Lončara 6,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4E7C" w:rsidR="00A555BE" w:rsidP="00A96C4C" w:rsidRDefault="00A555BE" w14:paraId="61D328BC" w14:textId="066CECE7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A96C4C" w:rsidRDefault="00A555BE" w14:paraId="2008453D" w14:textId="7CCEAA88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89.691,36 kn</w:t>
            </w:r>
          </w:p>
        </w:tc>
      </w:tr>
      <w:tr w:rsidRPr="00895CE9" w:rsidR="00A555BE" w:rsidTr="00A555BE" w14:paraId="4DAE1AB5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17383F0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63D65E1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HP - Hrvatska pošta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1E43F7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87311810356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1C63B16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Jurišićeva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13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7991827" w14:textId="75765654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2.723,09 kn</w:t>
            </w:r>
          </w:p>
        </w:tc>
      </w:tr>
      <w:tr w:rsidRPr="00895CE9" w:rsidR="00A555BE" w:rsidTr="00A555BE" w14:paraId="1FA89EC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2B4375A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39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5604A68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HRVATSKA AGENCIJA ZA MALO GOSPODARSTVO, INOVACIJE I INVESTICIJE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B76AC9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25609559342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62C710B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Ksaver 208,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9DA093E" w14:textId="5217F701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 56.657,89 kn</w:t>
            </w:r>
          </w:p>
        </w:tc>
      </w:tr>
      <w:tr w:rsidRPr="00895CE9" w:rsidR="00A555BE" w:rsidTr="00A555BE" w14:paraId="6D1C2147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5A39C5C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7565FEE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HRVATSKI TELEKOM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64F0849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81793146560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7A1B4FD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Radnička cesta 21,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4D2299F" w14:textId="7F006A59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2.565,73 kn</w:t>
            </w:r>
          </w:p>
        </w:tc>
      </w:tr>
      <w:tr w:rsidRPr="00895CE9" w:rsidR="00A555BE" w:rsidTr="00A555BE" w14:paraId="60109F63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6B3583C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7F0D1AD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IMBUS</w:t>
            </w:r>
            <w:proofErr w:type="spellEnd"/>
            <w:r w:rsidRPr="00895CE9">
              <w:rPr>
                <w:rFonts w:ascii="Arial" w:hAnsi="Arial" w:cs="Arial"/>
              </w:rPr>
              <w:t xml:space="preserve"> d.o.o.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4CAC6A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79777981902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6234B35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Drage </w:t>
            </w:r>
            <w:proofErr w:type="spellStart"/>
            <w:r w:rsidRPr="00895CE9">
              <w:rPr>
                <w:rFonts w:ascii="Arial" w:hAnsi="Arial" w:cs="Arial"/>
              </w:rPr>
              <w:t>Stipca</w:t>
            </w:r>
            <w:proofErr w:type="spellEnd"/>
            <w:r w:rsidRPr="00895CE9">
              <w:rPr>
                <w:rFonts w:ascii="Arial" w:hAnsi="Arial" w:cs="Arial"/>
              </w:rPr>
              <w:t xml:space="preserve"> 4,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93D03" w:rsidR="00A555BE" w:rsidP="00894E7C" w:rsidRDefault="00A555BE" w14:paraId="5B553018" w14:textId="2EB0D1A0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894E7C" w:rsidRDefault="00A555BE" w14:paraId="1AD0D7F1" w14:textId="6E22F80F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17.023,10 kn</w:t>
            </w:r>
          </w:p>
        </w:tc>
      </w:tr>
      <w:tr w:rsidRPr="00895CE9" w:rsidR="00A555BE" w:rsidTr="00A555BE" w14:paraId="02AB14C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8BF7DB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44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6547C7A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INFOTEX</w:t>
            </w:r>
            <w:proofErr w:type="spellEnd"/>
            <w:r w:rsidRPr="00895CE9">
              <w:rPr>
                <w:rFonts w:ascii="Arial" w:hAnsi="Arial" w:cs="Arial"/>
              </w:rPr>
              <w:t xml:space="preserve"> PROMET d.o.o.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DC22AA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66070008838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6CEB273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Zagrebačka cesta 194,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144CBEC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2.894,13 kn</w:t>
            </w:r>
          </w:p>
        </w:tc>
      </w:tr>
      <w:tr w:rsidRPr="00895CE9" w:rsidR="00A555BE" w:rsidTr="00A555BE" w14:paraId="5D88C2FE" w14:textId="77777777">
        <w:trPr>
          <w:trHeight w:val="1245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84932F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lastRenderedPageBreak/>
              <w:t>45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2B3526AB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INTERSERVIS</w:t>
            </w:r>
            <w:proofErr w:type="spellEnd"/>
            <w:r w:rsidRPr="00895CE9">
              <w:rPr>
                <w:rFonts w:ascii="Arial" w:hAnsi="Arial" w:cs="Arial"/>
              </w:rPr>
              <w:t>-PROMET društvo s ograničenom odgovornošću, za proizvodnju, servisne usluge, unutarnju i vanjsku trgovinu i zastupanje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1193F1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38077166049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3097494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Ulica Ksenije </w:t>
            </w:r>
            <w:proofErr w:type="spellStart"/>
            <w:r w:rsidRPr="00895CE9">
              <w:rPr>
                <w:rFonts w:ascii="Arial" w:hAnsi="Arial" w:cs="Arial"/>
              </w:rPr>
              <w:t>Kantoci</w:t>
            </w:r>
            <w:proofErr w:type="spellEnd"/>
            <w:r w:rsidRPr="00895CE9">
              <w:rPr>
                <w:rFonts w:ascii="Arial" w:hAnsi="Arial" w:cs="Arial"/>
              </w:rPr>
              <w:t xml:space="preserve"> 1,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6E3DBE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1.560,02 kn</w:t>
            </w:r>
          </w:p>
        </w:tc>
      </w:tr>
      <w:tr w:rsidRPr="00895CE9" w:rsidR="00A555BE" w:rsidTr="00A555BE" w14:paraId="112B8A5D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62AD64C9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46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31005D0B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INTERŠPED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VUKOVAR</w:t>
            </w:r>
            <w:proofErr w:type="spellEnd"/>
            <w:r w:rsidRPr="00895CE9">
              <w:rPr>
                <w:rFonts w:ascii="Arial" w:hAnsi="Arial" w:cs="Arial"/>
              </w:rPr>
              <w:t xml:space="preserve"> d.o.o. za međunarodnu špediciju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5FE49A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73963787463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375CA9F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Dunavski prilaz 3, 32000 Vukovar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8F247C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250,00 kn</w:t>
            </w:r>
          </w:p>
        </w:tc>
      </w:tr>
      <w:tr w:rsidRPr="00895CE9" w:rsidR="00A555BE" w:rsidTr="00A555BE" w14:paraId="683173CC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4E67BB4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47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7C893536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JURČEC</w:t>
            </w:r>
            <w:proofErr w:type="spellEnd"/>
            <w:r w:rsidRPr="00895CE9">
              <w:rPr>
                <w:rFonts w:ascii="Arial" w:hAnsi="Arial" w:cs="Arial"/>
              </w:rPr>
              <w:t xml:space="preserve"> ALATI d.o.o.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6CB5A5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51172510950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3254BF7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Ilije Gregorića </w:t>
            </w:r>
            <w:proofErr w:type="spellStart"/>
            <w:r w:rsidRPr="00895CE9">
              <w:rPr>
                <w:rFonts w:ascii="Arial" w:hAnsi="Arial" w:cs="Arial"/>
              </w:rPr>
              <w:t>31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10291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Brdovec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841797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3.685,21 kn</w:t>
            </w:r>
          </w:p>
        </w:tc>
      </w:tr>
      <w:tr w:rsidRPr="00895CE9" w:rsidR="00A555BE" w:rsidTr="00A555BE" w14:paraId="449434A0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4C3458C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0F3F1BA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KOM-</w:t>
            </w:r>
            <w:proofErr w:type="spellStart"/>
            <w:r w:rsidRPr="00895CE9">
              <w:rPr>
                <w:rFonts w:ascii="Arial" w:hAnsi="Arial" w:cs="Arial"/>
              </w:rPr>
              <w:t>TRADE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3144FC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65743247826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3D44452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Zdenačka 90, 10291 Zdenci Brdovečki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F1EB3A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8.735,85 kn</w:t>
            </w:r>
          </w:p>
        </w:tc>
      </w:tr>
      <w:tr w:rsidRPr="00895CE9" w:rsidR="00A555BE" w:rsidTr="00A555BE" w14:paraId="72DF2501" w14:textId="77777777">
        <w:trPr>
          <w:trHeight w:val="1575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4B3C23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49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7F2F1EA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KONČAR - ENERGETIKA I USLUGE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4DB903D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00160548872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4DD4B75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Fallerovo</w:t>
            </w:r>
            <w:proofErr w:type="spellEnd"/>
            <w:r w:rsidRPr="00895CE9">
              <w:rPr>
                <w:rFonts w:ascii="Arial" w:hAnsi="Arial" w:cs="Arial"/>
              </w:rPr>
              <w:t xml:space="preserve"> šetalište </w:t>
            </w:r>
            <w:proofErr w:type="spellStart"/>
            <w:r w:rsidRPr="00895CE9">
              <w:rPr>
                <w:rFonts w:ascii="Arial" w:hAnsi="Arial" w:cs="Arial"/>
              </w:rPr>
              <w:t>22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48AE1A4" w14:textId="61774F5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72.853</w:t>
            </w:r>
            <w:proofErr w:type="spellEnd"/>
            <w:r>
              <w:rPr>
                <w:rFonts w:ascii="Arial" w:hAnsi="Arial" w:cs="Arial"/>
              </w:rPr>
              <w:t>,</w:t>
            </w:r>
            <w:proofErr w:type="spellStart"/>
            <w:r>
              <w:rPr>
                <w:rFonts w:ascii="Arial" w:hAnsi="Arial" w:cs="Arial"/>
              </w:rPr>
              <w:t>90</w:t>
            </w:r>
            <w:proofErr w:type="spellEnd"/>
            <w:r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1D888B4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59B96B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6CF2C8C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KOPRIVA-GRAF, d.o.o. za izdavačko-grafičku djelatnost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90D0E0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13897423444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44DEE726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Hećimovićeva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12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6566BC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7.613,75 kn</w:t>
            </w:r>
          </w:p>
        </w:tc>
      </w:tr>
      <w:tr w:rsidRPr="00895CE9" w:rsidR="00A555BE" w:rsidTr="00A555BE" w14:paraId="0F206A50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1A54076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24AD91E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KOVINTRADE</w:t>
            </w:r>
            <w:proofErr w:type="spellEnd"/>
            <w:r w:rsidRPr="00895CE9">
              <w:rPr>
                <w:rFonts w:ascii="Arial" w:hAnsi="Arial" w:cs="Arial"/>
              </w:rPr>
              <w:t xml:space="preserve"> HRVATSKA,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31C3125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35798309099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23A2D7F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Čulinečka</w:t>
            </w:r>
            <w:proofErr w:type="spellEnd"/>
            <w:r w:rsidRPr="00895CE9">
              <w:rPr>
                <w:rFonts w:ascii="Arial" w:hAnsi="Arial" w:cs="Arial"/>
              </w:rPr>
              <w:t xml:space="preserve"> cesta </w:t>
            </w:r>
            <w:proofErr w:type="spellStart"/>
            <w:r w:rsidRPr="00895CE9">
              <w:rPr>
                <w:rFonts w:ascii="Arial" w:hAnsi="Arial" w:cs="Arial"/>
              </w:rPr>
              <w:t>221d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A555BE" w:rsidP="00894E7C" w:rsidRDefault="00A555BE" w14:paraId="1D6CB009" w14:textId="304A2C80">
            <w:pPr>
              <w:spacing w:after="0" w:line="240" w:lineRule="auto"/>
              <w:rPr>
                <w:rFonts w:ascii="Arial" w:hAnsi="Arial" w:cs="Arial"/>
              </w:rPr>
            </w:pPr>
          </w:p>
          <w:p w:rsidRPr="00895CE9" w:rsidR="00A555BE" w:rsidP="00894E7C" w:rsidRDefault="00A555BE" w14:paraId="3943E217" w14:textId="6DAA0BE1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195.266,49 kn</w:t>
            </w:r>
          </w:p>
        </w:tc>
      </w:tr>
      <w:tr w:rsidRPr="00895CE9" w:rsidR="00A555BE" w:rsidTr="00A555BE" w14:paraId="5F1A687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33F325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54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5A7C014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MAČEK - TVORNICA VIJAKA ZAGREB, d.o.o. za preradu metala, unutrašnju i vanjsku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62493B5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48633701387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2E761D79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Ogrizovićeva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41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04556C8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182,00 kn</w:t>
            </w:r>
          </w:p>
        </w:tc>
      </w:tr>
      <w:tr w:rsidRPr="00895CE9" w:rsidR="00A555BE" w:rsidTr="00A555BE" w14:paraId="1599F99D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60E7C08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56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35D17E0B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MARINOX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usluge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40DD29A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48136459143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7F94250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Posavska ulica </w:t>
            </w:r>
            <w:proofErr w:type="spellStart"/>
            <w:r w:rsidRPr="00895CE9">
              <w:rPr>
                <w:rFonts w:ascii="Arial" w:hAnsi="Arial" w:cs="Arial"/>
              </w:rPr>
              <w:t>115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10370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Rugvica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15DD901" w14:textId="2798AC4B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 59.435,35 kn</w:t>
            </w:r>
          </w:p>
        </w:tc>
      </w:tr>
      <w:tr w:rsidRPr="00895CE9" w:rsidR="00A555BE" w:rsidTr="00A555BE" w14:paraId="3658FA9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4F09C91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57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45733A2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MB </w:t>
            </w:r>
            <w:proofErr w:type="spellStart"/>
            <w:r w:rsidRPr="00895CE9">
              <w:rPr>
                <w:rFonts w:ascii="Arial" w:hAnsi="Arial" w:cs="Arial"/>
              </w:rPr>
              <w:t>FRIGO</w:t>
            </w:r>
            <w:proofErr w:type="spellEnd"/>
            <w:r w:rsidRPr="00895CE9">
              <w:rPr>
                <w:rFonts w:ascii="Arial" w:hAnsi="Arial" w:cs="Arial"/>
              </w:rPr>
              <w:t xml:space="preserve"> GRUPA d.o.o.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708B1E7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61155890230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894E7C" w:rsidRDefault="00A555BE" w14:paraId="241BD64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Bani 81,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894E7C" w:rsidRDefault="00A555BE" w14:paraId="5AF92E8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590,63 kn</w:t>
            </w:r>
          </w:p>
        </w:tc>
      </w:tr>
      <w:tr w:rsidRPr="00895CE9" w:rsidR="00A555BE" w:rsidTr="00A555BE" w14:paraId="75BD200E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E92A72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B229E3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MDM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PODJETJE</w:t>
            </w:r>
            <w:proofErr w:type="spellEnd"/>
            <w:r w:rsidRPr="00895CE9">
              <w:rPr>
                <w:rFonts w:ascii="Arial" w:hAnsi="Arial" w:cs="Arial"/>
              </w:rPr>
              <w:t xml:space="preserve"> ZA PROIZVODNJO, TRGOVINO </w:t>
            </w:r>
            <w:proofErr w:type="spellStart"/>
            <w:r w:rsidRPr="00895CE9">
              <w:rPr>
                <w:rFonts w:ascii="Arial" w:hAnsi="Arial" w:cs="Arial"/>
              </w:rPr>
              <w:t>IN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INŽENIRING</w:t>
            </w:r>
            <w:proofErr w:type="spellEnd"/>
            <w:r w:rsidRPr="00895CE9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A1D70A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42241024390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0677EFD2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Brnčičeva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ulica17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1231</w:t>
            </w:r>
            <w:proofErr w:type="spellEnd"/>
            <w:r w:rsidRPr="00895CE9">
              <w:rPr>
                <w:rFonts w:ascii="Arial" w:hAnsi="Arial" w:cs="Arial"/>
              </w:rPr>
              <w:t xml:space="preserve"> Ljubljana, Slovenija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237F865" w14:textId="584F2F8C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40.299,48 kn</w:t>
            </w:r>
          </w:p>
        </w:tc>
      </w:tr>
      <w:tr w:rsidRPr="00895CE9" w:rsidR="00A555BE" w:rsidTr="00A555BE" w14:paraId="5332503E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383B43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59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EA4A66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MESSER CROATIA PLIN Poduzeće za proizvodnju i prodaju tehničkih plinova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D91695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32179081874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E83A60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Industrijska 1, 10290 Zaprešić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B84DF1D" w14:textId="7E9E81AD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95.071</w:t>
            </w:r>
            <w:proofErr w:type="spellEnd"/>
            <w:r w:rsidRPr="00895CE9">
              <w:rPr>
                <w:rFonts w:ascii="Arial" w:hAnsi="Arial" w:cs="Arial"/>
              </w:rPr>
              <w:t>,</w:t>
            </w:r>
            <w:proofErr w:type="spellStart"/>
            <w:r w:rsidRPr="00895CE9">
              <w:rPr>
                <w:rFonts w:ascii="Arial" w:hAnsi="Arial" w:cs="Arial"/>
              </w:rPr>
              <w:t>35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69E63A83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C3D4AC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66A1EC9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METALOOBRADA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02C003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19717545737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0310960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Zagrebačka </w:t>
            </w:r>
            <w:proofErr w:type="spellStart"/>
            <w:r w:rsidRPr="00895CE9">
              <w:rPr>
                <w:rFonts w:ascii="Arial" w:hAnsi="Arial" w:cs="Arial"/>
              </w:rPr>
              <w:t>162</w:t>
            </w:r>
            <w:proofErr w:type="spellEnd"/>
            <w:r w:rsidRPr="00895CE9">
              <w:rPr>
                <w:rFonts w:ascii="Arial" w:hAnsi="Arial" w:cs="Arial"/>
              </w:rPr>
              <w:t xml:space="preserve"> a, </w:t>
            </w:r>
            <w:proofErr w:type="spellStart"/>
            <w:r w:rsidRPr="00895CE9">
              <w:rPr>
                <w:rFonts w:ascii="Arial" w:hAnsi="Arial" w:cs="Arial"/>
              </w:rPr>
              <w:t>10297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Jakovlje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E5904F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372,50 kn</w:t>
            </w:r>
          </w:p>
        </w:tc>
      </w:tr>
      <w:tr w:rsidRPr="00895CE9" w:rsidR="00A555BE" w:rsidTr="00A555BE" w14:paraId="675896CC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05F9C5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EFD8CE6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MGM</w:t>
            </w:r>
            <w:proofErr w:type="spellEnd"/>
            <w:r w:rsidRPr="00895CE9">
              <w:rPr>
                <w:rFonts w:ascii="Arial" w:hAnsi="Arial" w:cs="Arial"/>
              </w:rPr>
              <w:t xml:space="preserve">, OBRT ZA IZRADU PREDMETA METALNE GALANTERIJE, VL. </w:t>
            </w:r>
            <w:proofErr w:type="spellStart"/>
            <w:r w:rsidRPr="00895CE9">
              <w:rPr>
                <w:rFonts w:ascii="Arial" w:hAnsi="Arial" w:cs="Arial"/>
              </w:rPr>
              <w:t>DENI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MAJCAN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0131E7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02622920317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0885471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Majcani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18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52420</w:t>
            </w:r>
            <w:proofErr w:type="spellEnd"/>
            <w:r w:rsidRPr="00895CE9">
              <w:rPr>
                <w:rFonts w:ascii="Arial" w:hAnsi="Arial" w:cs="Arial"/>
              </w:rPr>
              <w:t xml:space="preserve"> Buzet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A2D2A" w:rsidR="00A555BE" w:rsidP="00F03FD1" w:rsidRDefault="00A555BE" w14:paraId="7D4EC659" w14:textId="71D596F6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A555BE" w:rsidP="00F03FD1" w:rsidRDefault="00A555BE" w14:paraId="1E14405F" w14:textId="28BC8DDA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160.673,14 kn</w:t>
            </w:r>
          </w:p>
          <w:p w:rsidRPr="00895CE9" w:rsidR="00A555BE" w:rsidP="00F03FD1" w:rsidRDefault="00A555BE" w14:paraId="7C0571EE" w14:textId="521C2DC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895CE9" w:rsidR="00A555BE" w:rsidTr="00A555BE" w14:paraId="2FEB08E4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C9E0512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535722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MINISTARSTVO FINANCIJA - POREZNA UPRAVA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E68601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18683136487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53B0EC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Boškovićeva 5,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A555BE" w:rsidP="00F03FD1" w:rsidRDefault="00A555BE" w14:paraId="2AA368C9" w14:textId="6077B510">
            <w:pPr>
              <w:spacing w:after="0" w:line="240" w:lineRule="auto"/>
              <w:rPr>
                <w:rFonts w:ascii="Arial" w:hAnsi="Arial" w:cs="Arial"/>
              </w:rPr>
            </w:pPr>
          </w:p>
          <w:p w:rsidRPr="00895CE9" w:rsidR="00A555BE" w:rsidP="00F03FD1" w:rsidRDefault="00A555BE" w14:paraId="15B19EAA" w14:textId="2249093A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126.259,29 kn</w:t>
            </w:r>
          </w:p>
        </w:tc>
      </w:tr>
      <w:tr w:rsidRPr="00895CE9" w:rsidR="00A555BE" w:rsidTr="00A555BE" w14:paraId="0AB83DEF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6C0E18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097E11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MINISTARSTVO GOSPODARSTVA I ODRŽIVOG RAZVOJA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DA1FC6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19370100881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A5DC4B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Radnička cesta 80,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A50F953" w14:textId="6CF1AEE6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 1.877.661,</w:t>
            </w:r>
            <w:proofErr w:type="spellStart"/>
            <w:r w:rsidRPr="00895CE9">
              <w:rPr>
                <w:rFonts w:ascii="Arial" w:hAnsi="Arial" w:cs="Arial"/>
              </w:rPr>
              <w:t>89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1D5F988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92CB6E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lastRenderedPageBreak/>
              <w:t>64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3712418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MIP</w:t>
            </w:r>
            <w:proofErr w:type="spellEnd"/>
            <w:r w:rsidRPr="00895CE9">
              <w:rPr>
                <w:rFonts w:ascii="Arial" w:hAnsi="Arial" w:cs="Arial"/>
              </w:rPr>
              <w:t>-</w:t>
            </w:r>
            <w:proofErr w:type="spellStart"/>
            <w:r w:rsidRPr="00895CE9">
              <w:rPr>
                <w:rFonts w:ascii="Arial" w:hAnsi="Arial" w:cs="Arial"/>
              </w:rPr>
              <w:t>IVETIĆ</w:t>
            </w:r>
            <w:proofErr w:type="spellEnd"/>
            <w:r w:rsidRPr="00895CE9">
              <w:rPr>
                <w:rFonts w:ascii="Arial" w:hAnsi="Arial" w:cs="Arial"/>
              </w:rPr>
              <w:t xml:space="preserve">, obrt za proizvodnju i trgovinu, </w:t>
            </w:r>
            <w:proofErr w:type="spellStart"/>
            <w:r w:rsidRPr="00895CE9">
              <w:rPr>
                <w:rFonts w:ascii="Arial" w:hAnsi="Arial" w:cs="Arial"/>
              </w:rPr>
              <w:t>MILIVOJ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IVETIĆ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682695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77769622884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40FE01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K.Š</w:t>
            </w:r>
            <w:proofErr w:type="spellEnd"/>
            <w:r w:rsidRPr="00895CE9">
              <w:rPr>
                <w:rFonts w:ascii="Arial" w:hAnsi="Arial" w:cs="Arial"/>
              </w:rPr>
              <w:t xml:space="preserve">. </w:t>
            </w:r>
            <w:proofErr w:type="spellStart"/>
            <w:r w:rsidRPr="00895CE9">
              <w:rPr>
                <w:rFonts w:ascii="Arial" w:hAnsi="Arial" w:cs="Arial"/>
              </w:rPr>
              <w:t>Đalskog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26A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49214</w:t>
            </w:r>
            <w:proofErr w:type="spellEnd"/>
            <w:r w:rsidRPr="00895CE9">
              <w:rPr>
                <w:rFonts w:ascii="Arial" w:hAnsi="Arial" w:cs="Arial"/>
              </w:rPr>
              <w:t xml:space="preserve"> Veliko </w:t>
            </w:r>
            <w:proofErr w:type="spellStart"/>
            <w:r w:rsidRPr="00895CE9">
              <w:rPr>
                <w:rFonts w:ascii="Arial" w:hAnsi="Arial" w:cs="Arial"/>
              </w:rPr>
              <w:t>Trgovišće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01374C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3.558,12 kn</w:t>
            </w:r>
          </w:p>
        </w:tc>
      </w:tr>
      <w:tr w:rsidRPr="00895CE9" w:rsidR="00A555BE" w:rsidTr="00A555BE" w14:paraId="51BBB8EE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76B9DE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65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76949FF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MK-VIKOM d.o.o.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EC9E83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81915460600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2DDD72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Zagorska 104,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393B8D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47.028,88 kn</w:t>
            </w:r>
          </w:p>
        </w:tc>
      </w:tr>
      <w:tr w:rsidRPr="00895CE9" w:rsidR="00A555BE" w:rsidTr="00A555BE" w14:paraId="7EB26FB0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9B265F8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66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BFE96F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OBRT ZA </w:t>
            </w:r>
            <w:proofErr w:type="spellStart"/>
            <w:r w:rsidRPr="00895CE9">
              <w:rPr>
                <w:rFonts w:ascii="Arial" w:hAnsi="Arial" w:cs="Arial"/>
              </w:rPr>
              <w:t>WEBHOSTING</w:t>
            </w:r>
            <w:proofErr w:type="spellEnd"/>
            <w:r w:rsidRPr="00895CE9">
              <w:rPr>
                <w:rFonts w:ascii="Arial" w:hAnsi="Arial" w:cs="Arial"/>
              </w:rPr>
              <w:t>, MARKETING I DIZAJN "</w:t>
            </w:r>
            <w:proofErr w:type="spellStart"/>
            <w:r w:rsidRPr="00895CE9">
              <w:rPr>
                <w:rFonts w:ascii="Arial" w:hAnsi="Arial" w:cs="Arial"/>
              </w:rPr>
              <w:t>WMD</w:t>
            </w:r>
            <w:proofErr w:type="spellEnd"/>
            <w:r w:rsidRPr="00895CE9">
              <w:rPr>
                <w:rFonts w:ascii="Arial" w:hAnsi="Arial" w:cs="Arial"/>
              </w:rPr>
              <w:t xml:space="preserve">", </w:t>
            </w:r>
            <w:proofErr w:type="spellStart"/>
            <w:r w:rsidRPr="00895CE9">
              <w:rPr>
                <w:rFonts w:ascii="Arial" w:hAnsi="Arial" w:cs="Arial"/>
              </w:rPr>
              <w:t>VL</w:t>
            </w:r>
            <w:proofErr w:type="spellEnd"/>
            <w:r w:rsidRPr="00895CE9">
              <w:rPr>
                <w:rFonts w:ascii="Arial" w:hAnsi="Arial" w:cs="Arial"/>
              </w:rPr>
              <w:t xml:space="preserve">. </w:t>
            </w:r>
            <w:proofErr w:type="spellStart"/>
            <w:r w:rsidRPr="00895CE9">
              <w:rPr>
                <w:rFonts w:ascii="Arial" w:hAnsi="Arial" w:cs="Arial"/>
              </w:rPr>
              <w:t>ILIJA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ĐIVIĆ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0F23A3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50791193834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57B09B4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Augusta Harambašića 10, 43000 Bjelovar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D412B2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13.939,25 kn</w:t>
            </w:r>
          </w:p>
        </w:tc>
      </w:tr>
      <w:tr w:rsidRPr="00895CE9" w:rsidR="00A555BE" w:rsidTr="00A555BE" w14:paraId="1C596E2D" w14:textId="77777777">
        <w:trPr>
          <w:trHeight w:val="96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E73A5C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67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55AC94D8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OMNIMERKUR</w:t>
            </w:r>
            <w:proofErr w:type="spellEnd"/>
            <w:r w:rsidRPr="00895CE9">
              <w:rPr>
                <w:rFonts w:ascii="Arial" w:hAnsi="Arial" w:cs="Arial"/>
              </w:rPr>
              <w:t>, društvo s ograničenom odgovornošću za unutrašnju i vanjsku trgovinu, usluge u prometu i zastupanje inozemnih tvrtki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8D7077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43764396102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C46811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Gornjostupnička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1B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10255</w:t>
            </w:r>
            <w:proofErr w:type="spellEnd"/>
            <w:r w:rsidRPr="00895CE9">
              <w:rPr>
                <w:rFonts w:ascii="Arial" w:hAnsi="Arial" w:cs="Arial"/>
              </w:rPr>
              <w:t xml:space="preserve"> Gornji </w:t>
            </w:r>
            <w:proofErr w:type="spellStart"/>
            <w:r w:rsidRPr="00895CE9">
              <w:rPr>
                <w:rFonts w:ascii="Arial" w:hAnsi="Arial" w:cs="Arial"/>
              </w:rPr>
              <w:t>Stupnik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7D39B9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2.096,50 kn</w:t>
            </w:r>
          </w:p>
        </w:tc>
      </w:tr>
      <w:tr w:rsidRPr="00895CE9" w:rsidR="00A555BE" w:rsidTr="00A555BE" w14:paraId="5165CC0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DE47F3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1F0B2F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PAKPLUS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A0EE66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97241351516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8AAD9F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Hrvatskih branitelja 3, 40000 Čakovec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D79721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8.213,26 kn</w:t>
            </w:r>
          </w:p>
        </w:tc>
      </w:tr>
      <w:tr w:rsidRPr="00895CE9" w:rsidR="00A555BE" w:rsidTr="00A555BE" w14:paraId="797C8544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9518EC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69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58E008E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PING</w:t>
            </w:r>
            <w:proofErr w:type="spellEnd"/>
            <w:r w:rsidRPr="00895CE9">
              <w:rPr>
                <w:rFonts w:ascii="Arial" w:hAnsi="Arial" w:cs="Arial"/>
              </w:rPr>
              <w:t xml:space="preserve"> - </w:t>
            </w:r>
            <w:proofErr w:type="spellStart"/>
            <w:r w:rsidRPr="00895CE9">
              <w:rPr>
                <w:rFonts w:ascii="Arial" w:hAnsi="Arial" w:cs="Arial"/>
              </w:rPr>
              <w:t>EL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proizvodnju, trgovinu i </w:t>
            </w:r>
            <w:proofErr w:type="spellStart"/>
            <w:r w:rsidRPr="00895CE9">
              <w:rPr>
                <w:rFonts w:ascii="Arial" w:hAnsi="Arial" w:cs="Arial"/>
              </w:rPr>
              <w:t>elektrousluge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5C2ECE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92231059679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207F38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Ogranak ulice Mirka Bogovića 31, 10360 Sesvete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615403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3.217,50 kn</w:t>
            </w:r>
          </w:p>
        </w:tc>
      </w:tr>
      <w:tr w:rsidRPr="00895CE9" w:rsidR="00A555BE" w:rsidTr="00A555BE" w14:paraId="2294885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9117757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E1C2556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POBIS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proizvodnju, usluge i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48D1413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86536126262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EBEAC7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Dravska ulica 17, 48000 Koprivnica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3EB763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962,28 kn</w:t>
            </w:r>
          </w:p>
        </w:tc>
      </w:tr>
      <w:tr w:rsidRPr="00895CE9" w:rsidR="00A555BE" w:rsidTr="00A555BE" w14:paraId="3467A599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73F5E5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512858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PRINTERI I TONERI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2982FD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38397504119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36FB7E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Slavonska avenija 264,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FEFC5C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673,88 kn</w:t>
            </w:r>
          </w:p>
        </w:tc>
      </w:tr>
      <w:tr w:rsidRPr="00895CE9" w:rsidR="00A555BE" w:rsidTr="00A555BE" w14:paraId="30F4DC1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748C0D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0D19CA6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PRIVREDNA BANKA ZAGREB - DIONIČKO DRUŠTVO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177696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02535697732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D144C6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Radnička cesta 50,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EC48C3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1.035.090,64 kn</w:t>
            </w:r>
          </w:p>
        </w:tc>
      </w:tr>
      <w:tr w:rsidRPr="00895CE9" w:rsidR="00A555BE" w:rsidTr="00A555BE" w14:paraId="113EC946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CAC49B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895499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PTP</w:t>
            </w:r>
            <w:proofErr w:type="spellEnd"/>
            <w:r w:rsidRPr="00895CE9">
              <w:rPr>
                <w:rFonts w:ascii="Arial" w:hAnsi="Arial" w:cs="Arial"/>
              </w:rPr>
              <w:t>-Zaprešić d.o.o. za industrijsku proizvodnju, trgovinu na veliko i malo i vanjsku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234608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13388634586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E68B40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Ilije Gregorića 20, 10290 Zaprešić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3419B" w:rsidR="00A555BE" w:rsidP="00F03FD1" w:rsidRDefault="00A555BE" w14:paraId="506D3A2B" w14:textId="77777777">
            <w:pPr>
              <w:spacing w:after="0" w:line="240" w:lineRule="auto"/>
              <w:rPr>
                <w:rFonts w:ascii="Arial" w:hAnsi="Arial" w:cs="Arial"/>
              </w:rPr>
            </w:pPr>
          </w:p>
          <w:p w:rsidRPr="00C3419B" w:rsidR="00A555BE" w:rsidP="00F03FD1" w:rsidRDefault="00A555BE" w14:paraId="317966A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C3419B">
              <w:rPr>
                <w:rFonts w:ascii="Arial" w:hAnsi="Arial" w:cs="Arial"/>
              </w:rPr>
              <w:t>49.452,87 kn</w:t>
            </w:r>
          </w:p>
          <w:p w:rsidRPr="00C3419B" w:rsidR="00A555BE" w:rsidP="00F03FD1" w:rsidRDefault="00A555BE" w14:paraId="51CF29DD" w14:textId="1B74741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895CE9" w:rsidR="00A555BE" w:rsidTr="00A555BE" w14:paraId="2CA45E2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166EE5D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75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4D35DD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RAIFFEISENBANK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AUSTRIA</w:t>
            </w:r>
            <w:proofErr w:type="spellEnd"/>
            <w:r w:rsidRPr="00895CE9">
              <w:rPr>
                <w:rFonts w:ascii="Arial" w:hAnsi="Arial" w:cs="Arial"/>
              </w:rPr>
              <w:t xml:space="preserve">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BC31AD5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53056966535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56E9132D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Magazinska cesta 69,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F02F9" w:rsidR="00A555BE" w:rsidP="00F03FD1" w:rsidRDefault="00A555BE" w14:paraId="00DB9F89" w14:textId="77777777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F03FD1" w:rsidRDefault="00A555BE" w14:paraId="46918F39" w14:textId="6A3A4ADC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882.510,72 kn</w:t>
            </w:r>
          </w:p>
        </w:tc>
      </w:tr>
      <w:tr w:rsidRPr="00895CE9" w:rsidR="00A555BE" w:rsidTr="00A555BE" w14:paraId="0B809C99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8BD42E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76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FBD7DD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RECA</w:t>
            </w:r>
            <w:proofErr w:type="spellEnd"/>
            <w:r w:rsidRPr="00895CE9">
              <w:rPr>
                <w:rFonts w:ascii="Arial" w:hAnsi="Arial" w:cs="Arial"/>
              </w:rPr>
              <w:t xml:space="preserve"> d.o.o. za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391E26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63873177102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7EA814FC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Kučanska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23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42000</w:t>
            </w:r>
            <w:proofErr w:type="spellEnd"/>
            <w:r w:rsidRPr="00895CE9">
              <w:rPr>
                <w:rFonts w:ascii="Arial" w:hAnsi="Arial" w:cs="Arial"/>
              </w:rPr>
              <w:t xml:space="preserve"> Varaždin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75024" w:rsidR="00A555BE" w:rsidP="00F03FD1" w:rsidRDefault="00A555BE" w14:paraId="795DF011" w14:textId="37370478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F03FD1" w:rsidRDefault="00A555BE" w14:paraId="1139F9E4" w14:textId="23CFBC4E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9.099,34 kn</w:t>
            </w:r>
          </w:p>
        </w:tc>
      </w:tr>
      <w:tr w:rsidRPr="00895CE9" w:rsidR="00A555BE" w:rsidTr="00A555BE" w14:paraId="2E5AA561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00440C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77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E359F5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RUMAT</w:t>
            </w:r>
            <w:proofErr w:type="spellEnd"/>
            <w:r w:rsidRPr="00895CE9">
              <w:rPr>
                <w:rFonts w:ascii="Arial" w:hAnsi="Arial" w:cs="Arial"/>
              </w:rPr>
              <w:t>, društvo s ograničenom odgovornošću za zastupanje, usluge, unutarnju i vanjsku trgovinu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A2E4A96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79513253561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CF013A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Žrtava fašizma 1/I, 51000 Rijeka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12E486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2.341,20 kn</w:t>
            </w:r>
          </w:p>
        </w:tc>
      </w:tr>
      <w:tr w:rsidRPr="00895CE9" w:rsidR="00A555BE" w:rsidTr="00A555BE" w14:paraId="74EEE955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687593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7177AC0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SBERBANK</w:t>
            </w:r>
            <w:proofErr w:type="spellEnd"/>
            <w:r w:rsidRPr="00895CE9">
              <w:rPr>
                <w:rFonts w:ascii="Arial" w:hAnsi="Arial" w:cs="Arial"/>
              </w:rPr>
              <w:t xml:space="preserve">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70EDF0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78427478595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08F1E22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Varšavska 9,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D83CB39" w14:textId="4ECF0C09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1.426.440,</w:t>
            </w:r>
            <w:proofErr w:type="spellStart"/>
            <w:r w:rsidRPr="00895CE9">
              <w:rPr>
                <w:rFonts w:ascii="Arial" w:hAnsi="Arial" w:cs="Arial"/>
              </w:rPr>
              <w:t>82</w:t>
            </w:r>
            <w:proofErr w:type="spellEnd"/>
            <w:r w:rsidRPr="00895CE9"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273D7B48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C7A695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79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F2864C1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SCHRACK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TECHNIK</w:t>
            </w:r>
            <w:proofErr w:type="spellEnd"/>
            <w:r w:rsidRPr="00895CE9">
              <w:rPr>
                <w:rFonts w:ascii="Arial" w:hAnsi="Arial" w:cs="Arial"/>
              </w:rPr>
              <w:t xml:space="preserve"> d.o.o. za promet elektrotehničkih uređaja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BAE2FC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36365310424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46AF1A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Zavrtnica 17,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906B8" w:rsidR="00A555BE" w:rsidP="00F03FD1" w:rsidRDefault="00A555BE" w14:paraId="31DF7603" w14:textId="2BA6D099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F03FD1" w:rsidRDefault="00A555BE" w14:paraId="55C66FA2" w14:textId="64BF0DDB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34.417,91 kn</w:t>
            </w:r>
          </w:p>
        </w:tc>
      </w:tr>
      <w:tr w:rsidRPr="00895CE9" w:rsidR="00A555BE" w:rsidTr="00A555BE" w14:paraId="7A0372DF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CAF39AB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80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9443E0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SIKU</w:t>
            </w:r>
            <w:proofErr w:type="spellEnd"/>
            <w:r w:rsidRPr="00895CE9">
              <w:rPr>
                <w:rFonts w:ascii="Arial" w:hAnsi="Arial" w:cs="Arial"/>
              </w:rPr>
              <w:t xml:space="preserve"> - </w:t>
            </w:r>
            <w:proofErr w:type="spellStart"/>
            <w:r w:rsidRPr="00895CE9">
              <w:rPr>
                <w:rFonts w:ascii="Arial" w:hAnsi="Arial" w:cs="Arial"/>
              </w:rPr>
              <w:t>TEH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trgovinu na veliko i malo i uvoz-izvoz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A0C2B0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49480470817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FDC2E0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Donje Svetice 40,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CDF4F4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23.667,50 kn</w:t>
            </w:r>
          </w:p>
        </w:tc>
      </w:tr>
      <w:tr w:rsidRPr="00895CE9" w:rsidR="00A555BE" w:rsidTr="00A555BE" w14:paraId="0B84C591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B6EE6E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82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89D7ED8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SIRAS</w:t>
            </w:r>
            <w:proofErr w:type="spellEnd"/>
            <w:r w:rsidRPr="00895CE9">
              <w:rPr>
                <w:rFonts w:ascii="Arial" w:hAnsi="Arial" w:cs="Arial"/>
              </w:rPr>
              <w:t xml:space="preserve"> d.o.o. za popravak i održavanje alatnih strojeva i postrojenja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D17E43B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48685654424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489B9B60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Ivanićgradska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56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4A49A1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18.087,50 kn</w:t>
            </w:r>
          </w:p>
        </w:tc>
      </w:tr>
      <w:tr w:rsidRPr="00895CE9" w:rsidR="00A555BE" w:rsidTr="00A555BE" w14:paraId="6A0267AD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F9C151A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lastRenderedPageBreak/>
              <w:t>83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1E286F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STARK</w:t>
            </w:r>
            <w:proofErr w:type="spellEnd"/>
            <w:r w:rsidRPr="00895CE9">
              <w:rPr>
                <w:rFonts w:ascii="Arial" w:hAnsi="Arial" w:cs="Arial"/>
              </w:rPr>
              <w:t xml:space="preserve"> PROMET društvo s ograničenom odgovornošću za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A5FDF8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78676197581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B0F5AA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Čavalski</w:t>
            </w:r>
            <w:proofErr w:type="spellEnd"/>
            <w:r w:rsidRPr="00895CE9">
              <w:rPr>
                <w:rFonts w:ascii="Arial" w:hAnsi="Arial" w:cs="Arial"/>
              </w:rPr>
              <w:t xml:space="preserve"> put 9,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906B8" w:rsidR="00A555BE" w:rsidP="00F03FD1" w:rsidRDefault="00A555BE" w14:paraId="63A5B1D5" w14:textId="3400C305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F03FD1" w:rsidRDefault="00A555BE" w14:paraId="3715378C" w14:textId="66A413A4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11.897,38 kn</w:t>
            </w:r>
          </w:p>
        </w:tc>
      </w:tr>
      <w:tr w:rsidRPr="00895CE9" w:rsidR="00A555BE" w:rsidTr="00A555BE" w14:paraId="63CF2DC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CA3F5A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85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7915071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STROJOPROMET-ZAGREB servis, trgovina i dorada robe,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6BD4F3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97994010225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17943591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Zagrebačka 6, </w:t>
            </w:r>
            <w:proofErr w:type="spellStart"/>
            <w:r w:rsidRPr="00895CE9">
              <w:rPr>
                <w:rFonts w:ascii="Arial" w:hAnsi="Arial" w:cs="Arial"/>
              </w:rPr>
              <w:t>10292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Šenkovec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906B8" w:rsidR="00A555BE" w:rsidP="00F03FD1" w:rsidRDefault="00A555BE" w14:paraId="108BB281" w14:textId="33BC0F5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Pr="00895CE9" w:rsidR="00A555BE" w:rsidP="00F03FD1" w:rsidRDefault="00A555BE" w14:paraId="2BD7AD94" w14:textId="5A4BC9F1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138.963,53 kn</w:t>
            </w:r>
          </w:p>
        </w:tc>
      </w:tr>
      <w:tr w:rsidRPr="00895CE9" w:rsidR="00A555BE" w:rsidTr="00A555BE" w14:paraId="3CF779CA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19DA708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88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C1B1E0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TIMEL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proizvodnju, trgovinu, usluge i </w:t>
            </w:r>
            <w:proofErr w:type="spellStart"/>
            <w:r w:rsidRPr="00895CE9">
              <w:rPr>
                <w:rFonts w:ascii="Arial" w:hAnsi="Arial" w:cs="Arial"/>
              </w:rPr>
              <w:t>inžinjering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675B63C8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37572455248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80FD1E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Stubička cesta 95, 49243 Oroslavje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51F3D053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17.459,68 kn</w:t>
            </w:r>
          </w:p>
        </w:tc>
      </w:tr>
      <w:tr w:rsidRPr="00895CE9" w:rsidR="00A555BE" w:rsidTr="00A555BE" w14:paraId="77811C59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D0821B5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89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C02091A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TROLIST, društvo s ograničenom odgovornošću za proizvodnju, trgovinu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523F719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27935523278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3FCB4CF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Nova ulica 17, 10290 Zaprešić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7554026E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8.180,10 kn</w:t>
            </w:r>
          </w:p>
        </w:tc>
      </w:tr>
      <w:tr w:rsidRPr="00895CE9" w:rsidR="00A555BE" w:rsidTr="00A555BE" w14:paraId="62F6EAE0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F29890E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90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677BA856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VALVES</w:t>
            </w:r>
            <w:proofErr w:type="spellEnd"/>
            <w:r w:rsidRPr="00895CE9">
              <w:rPr>
                <w:rFonts w:ascii="Arial" w:hAnsi="Arial" w:cs="Arial"/>
              </w:rPr>
              <w:t xml:space="preserve"> društvo s ograničenom odgovornošću za trgovinu, proizvodnju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DF5EBAC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40090963918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E5EE5B3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Repovec</w:t>
            </w:r>
            <w:proofErr w:type="spellEnd"/>
            <w:r w:rsidRPr="00895CE9">
              <w:rPr>
                <w:rFonts w:ascii="Arial" w:hAnsi="Arial" w:cs="Arial"/>
              </w:rPr>
              <w:t xml:space="preserve"> </w:t>
            </w:r>
            <w:proofErr w:type="spellStart"/>
            <w:r w:rsidRPr="00895CE9">
              <w:rPr>
                <w:rFonts w:ascii="Arial" w:hAnsi="Arial" w:cs="Arial"/>
              </w:rPr>
              <w:t>33a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49210</w:t>
            </w:r>
            <w:proofErr w:type="spellEnd"/>
            <w:r w:rsidRPr="00895CE9">
              <w:rPr>
                <w:rFonts w:ascii="Arial" w:hAnsi="Arial" w:cs="Arial"/>
              </w:rPr>
              <w:t xml:space="preserve"> Zabok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99ED10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2.600,31 kn</w:t>
            </w:r>
          </w:p>
        </w:tc>
      </w:tr>
      <w:tr w:rsidRPr="00895CE9" w:rsidR="00A555BE" w:rsidTr="00A555BE" w14:paraId="20F134FC" w14:textId="77777777">
        <w:trPr>
          <w:trHeight w:val="1440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59D6E44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91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739BE6D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ZAGREBAČKA BANKA DIONIČKO DRUŠTVO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3EF3B28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92963223473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2614B897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Trg bana Josipa Jelačića 10, 10000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3FA40A4" w14:textId="24617470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414</w:t>
            </w:r>
            <w:proofErr w:type="spellEnd"/>
            <w:r>
              <w:rPr>
                <w:rFonts w:ascii="Arial" w:hAnsi="Arial" w:cs="Arial"/>
              </w:rPr>
              <w:t>,</w:t>
            </w:r>
            <w:proofErr w:type="spellStart"/>
            <w:r>
              <w:rPr>
                <w:rFonts w:ascii="Arial" w:hAnsi="Arial" w:cs="Arial"/>
              </w:rPr>
              <w:t>46</w:t>
            </w:r>
            <w:proofErr w:type="spellEnd"/>
            <w:r>
              <w:rPr>
                <w:rFonts w:ascii="Arial" w:hAnsi="Arial" w:cs="Arial"/>
              </w:rPr>
              <w:t xml:space="preserve"> kn</w:t>
            </w:r>
          </w:p>
        </w:tc>
      </w:tr>
      <w:tr w:rsidRPr="00895CE9" w:rsidR="00A555BE" w:rsidTr="00A555BE" w14:paraId="286E1E55" w14:textId="77777777">
        <w:trPr>
          <w:trHeight w:val="702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B27615F" w14:textId="7777777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95CE9">
              <w:rPr>
                <w:rFonts w:ascii="Arial" w:hAnsi="Arial" w:cs="Arial"/>
              </w:rPr>
              <w:t>93</w:t>
            </w:r>
            <w:proofErr w:type="spellEnd"/>
            <w:r w:rsidRPr="00895CE9">
              <w:rPr>
                <w:rFonts w:ascii="Arial" w:hAnsi="Arial" w:cs="Aria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00CF269F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ZELENA VOZILA d.o.o. za proizvodnju i usluge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26096294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88370131232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95CE9" w:rsidR="00A555BE" w:rsidP="00F03FD1" w:rsidRDefault="00A555BE" w14:paraId="51177FD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 xml:space="preserve">Nova cesta </w:t>
            </w:r>
            <w:proofErr w:type="spellStart"/>
            <w:r w:rsidRPr="00895CE9">
              <w:rPr>
                <w:rFonts w:ascii="Arial" w:hAnsi="Arial" w:cs="Arial"/>
              </w:rPr>
              <w:t>136A</w:t>
            </w:r>
            <w:proofErr w:type="spellEnd"/>
            <w:r w:rsidRPr="00895CE9">
              <w:rPr>
                <w:rFonts w:ascii="Arial" w:hAnsi="Arial" w:cs="Arial"/>
              </w:rPr>
              <w:t xml:space="preserve">, </w:t>
            </w:r>
            <w:proofErr w:type="spellStart"/>
            <w:r w:rsidRPr="00895CE9">
              <w:rPr>
                <w:rFonts w:ascii="Arial" w:hAnsi="Arial" w:cs="Arial"/>
              </w:rPr>
              <w:t>10000</w:t>
            </w:r>
            <w:proofErr w:type="spellEnd"/>
            <w:r w:rsidRPr="00895CE9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95CE9" w:rsidR="00A555BE" w:rsidP="00F03FD1" w:rsidRDefault="00A555BE" w14:paraId="0D8F2ED0" w14:textId="77777777">
            <w:pPr>
              <w:spacing w:after="0" w:line="240" w:lineRule="auto"/>
              <w:rPr>
                <w:rFonts w:ascii="Arial" w:hAnsi="Arial" w:cs="Arial"/>
              </w:rPr>
            </w:pPr>
            <w:r w:rsidRPr="00895CE9">
              <w:rPr>
                <w:rFonts w:ascii="Arial" w:hAnsi="Arial" w:cs="Arial"/>
              </w:rPr>
              <w:t>4.553,75 kn</w:t>
            </w:r>
          </w:p>
        </w:tc>
      </w:tr>
    </w:tbl>
    <w:p w:rsidRPr="0033681B" w:rsidR="006B4E05" w:rsidP="006B4E05" w:rsidRDefault="006B4E05" w14:paraId="6136919A" w14:textId="057CB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6B4E05" w:rsidP="006B4E05" w:rsidRDefault="006B4E05" w14:paraId="1CD14E9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AE21C7" w:rsidP="00AE21C7" w:rsidRDefault="00AE21C7" w14:paraId="4FD913F7" w14:textId="38D5129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Nema primjedbi na prednje utvrđenje suda. </w:t>
      </w:r>
    </w:p>
    <w:p w:rsidRPr="0033681B" w:rsidR="005D5CA7" w:rsidP="00AE21C7" w:rsidRDefault="005D5CA7" w14:paraId="4FD913F8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3681B" w:rsidR="00B827D7" w:rsidP="00B827D7" w:rsidRDefault="00B827D7" w14:paraId="4FD913F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B827D7" w:rsidP="00B827D7" w:rsidRDefault="00B827D7" w14:paraId="4FD913F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ab/>
        <w:t xml:space="preserve">Prelazi se na raspravljanje osporenih tražbina. </w:t>
      </w:r>
    </w:p>
    <w:p w:rsidRPr="0033681B" w:rsidR="00B827D7" w:rsidP="00B827D7" w:rsidRDefault="00B827D7" w14:paraId="4FD913FB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33681B" w:rsidR="00B827D7" w:rsidP="00B827D7" w:rsidRDefault="00B827D7" w14:paraId="4FD913FC" w14:textId="1B8CFD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color w:val="FF0000"/>
          <w:sz w:val="24"/>
          <w:szCs w:val="24"/>
        </w:rPr>
        <w:tab/>
      </w:r>
      <w:r w:rsidRPr="0033681B">
        <w:rPr>
          <w:rFonts w:ascii="Arial" w:hAnsi="Arial" w:cs="Arial"/>
          <w:sz w:val="24"/>
          <w:szCs w:val="24"/>
        </w:rPr>
        <w:t>Utvrđuje se da je osporavanje tražbina od strane dužnika</w:t>
      </w:r>
      <w:r w:rsidRPr="0033681B" w:rsidR="00980C89">
        <w:rPr>
          <w:rFonts w:ascii="Arial" w:hAnsi="Arial" w:cs="Arial"/>
          <w:sz w:val="24"/>
          <w:szCs w:val="24"/>
        </w:rPr>
        <w:t xml:space="preserve"> i povjerenika</w:t>
      </w:r>
      <w:r w:rsidRPr="0033681B">
        <w:rPr>
          <w:rFonts w:ascii="Arial" w:hAnsi="Arial" w:cs="Arial"/>
          <w:sz w:val="24"/>
          <w:szCs w:val="24"/>
        </w:rPr>
        <w:t xml:space="preserve"> objavljeno na e-oglasnoj ploči suda </w:t>
      </w:r>
      <w:proofErr w:type="spellStart"/>
      <w:r w:rsidR="00E72A02">
        <w:rPr>
          <w:rFonts w:ascii="Arial" w:hAnsi="Arial" w:cs="Arial"/>
          <w:sz w:val="24"/>
          <w:szCs w:val="24"/>
        </w:rPr>
        <w:t>24</w:t>
      </w:r>
      <w:proofErr w:type="spellEnd"/>
      <w:r w:rsidRPr="0033681B" w:rsidR="00E72A02">
        <w:rPr>
          <w:rFonts w:ascii="Arial" w:hAnsi="Arial" w:cs="Arial"/>
          <w:sz w:val="24"/>
          <w:szCs w:val="24"/>
        </w:rPr>
        <w:t xml:space="preserve">. </w:t>
      </w:r>
      <w:r w:rsidR="00E72A02">
        <w:rPr>
          <w:rFonts w:ascii="Arial" w:hAnsi="Arial" w:cs="Arial"/>
          <w:sz w:val="24"/>
          <w:szCs w:val="24"/>
        </w:rPr>
        <w:t>svibnja</w:t>
      </w:r>
      <w:r w:rsidRPr="0033681B" w:rsidR="00E72A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681B" w:rsidR="00E72A02">
        <w:rPr>
          <w:rFonts w:ascii="Arial" w:hAnsi="Arial" w:cs="Arial"/>
          <w:sz w:val="24"/>
          <w:szCs w:val="24"/>
        </w:rPr>
        <w:t>20</w:t>
      </w:r>
      <w:r w:rsidR="00E72A02">
        <w:rPr>
          <w:rFonts w:ascii="Arial" w:hAnsi="Arial" w:cs="Arial"/>
          <w:sz w:val="24"/>
          <w:szCs w:val="24"/>
        </w:rPr>
        <w:t>21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. (očitovanje dužnika </w:t>
      </w:r>
      <w:r w:rsidRPr="0033681B" w:rsidR="00303B7B">
        <w:rPr>
          <w:rFonts w:ascii="Arial" w:hAnsi="Arial" w:cs="Arial"/>
          <w:sz w:val="24"/>
          <w:szCs w:val="24"/>
        </w:rPr>
        <w:t xml:space="preserve">i povjerenika </w:t>
      </w:r>
      <w:r w:rsidRPr="0033681B">
        <w:rPr>
          <w:rFonts w:ascii="Arial" w:hAnsi="Arial" w:cs="Arial"/>
          <w:sz w:val="24"/>
          <w:szCs w:val="24"/>
        </w:rPr>
        <w:t xml:space="preserve">dostavljeno je FINA-i </w:t>
      </w:r>
      <w:proofErr w:type="spellStart"/>
      <w:r w:rsidR="00E72A02">
        <w:rPr>
          <w:rFonts w:ascii="Arial" w:hAnsi="Arial" w:cs="Arial"/>
          <w:sz w:val="24"/>
          <w:szCs w:val="24"/>
        </w:rPr>
        <w:t>20</w:t>
      </w:r>
      <w:proofErr w:type="spellEnd"/>
      <w:r w:rsidRPr="0033681B" w:rsidR="00303B7B">
        <w:rPr>
          <w:rFonts w:ascii="Arial" w:hAnsi="Arial" w:cs="Arial"/>
          <w:sz w:val="24"/>
          <w:szCs w:val="24"/>
        </w:rPr>
        <w:t xml:space="preserve">. </w:t>
      </w:r>
      <w:r w:rsidR="00E72A02">
        <w:rPr>
          <w:rFonts w:ascii="Arial" w:hAnsi="Arial" w:cs="Arial"/>
          <w:sz w:val="24"/>
          <w:szCs w:val="24"/>
        </w:rPr>
        <w:t>svibnja</w:t>
      </w:r>
      <w:r w:rsidRPr="0033681B" w:rsidR="00303B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681B" w:rsidR="00303B7B">
        <w:rPr>
          <w:rFonts w:ascii="Arial" w:hAnsi="Arial" w:cs="Arial"/>
          <w:sz w:val="24"/>
          <w:szCs w:val="24"/>
        </w:rPr>
        <w:t>20</w:t>
      </w:r>
      <w:r w:rsidR="00E72A02">
        <w:rPr>
          <w:rFonts w:ascii="Arial" w:hAnsi="Arial" w:cs="Arial"/>
          <w:sz w:val="24"/>
          <w:szCs w:val="24"/>
        </w:rPr>
        <w:t>21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., dakle u roku iz čl. 34. </w:t>
      </w:r>
      <w:proofErr w:type="spellStart"/>
      <w:r w:rsidRPr="0033681B">
        <w:rPr>
          <w:rFonts w:ascii="Arial" w:hAnsi="Arial" w:cs="Arial"/>
          <w:sz w:val="24"/>
          <w:szCs w:val="24"/>
        </w:rPr>
        <w:t>st.1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3681B">
        <w:rPr>
          <w:rFonts w:ascii="Arial" w:hAnsi="Arial" w:cs="Arial"/>
          <w:sz w:val="24"/>
          <w:szCs w:val="24"/>
        </w:rPr>
        <w:t>toč</w:t>
      </w:r>
      <w:proofErr w:type="spellEnd"/>
      <w:r w:rsidRPr="0033681B">
        <w:rPr>
          <w:rFonts w:ascii="Arial" w:hAnsi="Arial" w:cs="Arial"/>
          <w:sz w:val="24"/>
          <w:szCs w:val="24"/>
        </w:rPr>
        <w:t>. 2 SZ-a).</w:t>
      </w:r>
    </w:p>
    <w:p w:rsidRPr="0033681B" w:rsidR="00B827D7" w:rsidP="00B827D7" w:rsidRDefault="00B827D7" w14:paraId="4FD913F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0D4D59" w:rsidP="00B876E0" w:rsidRDefault="000D4D59" w14:paraId="684A6505" w14:textId="4620CD4E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  <w:sectPr w:rsidRPr="0033681B" w:rsidR="000D4D59" w:rsidSect="00B37CE5">
          <w:headerReference w:type="default" r:id="rId10"/>
          <w:pgSz w:w="11906" w:h="16838"/>
          <w:pgMar w:top="1080" w:right="1440" w:bottom="1080" w:left="1440" w:header="708" w:footer="708" w:gutter="0"/>
          <w:cols w:space="708"/>
          <w:titlePg/>
          <w:docGrid w:linePitch="360"/>
        </w:sectPr>
      </w:pPr>
    </w:p>
    <w:p w:rsidRPr="0033681B" w:rsidR="00B827D7" w:rsidP="00B876E0" w:rsidRDefault="00B827D7" w14:paraId="4FD913FE" w14:textId="4F381A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lastRenderedPageBreak/>
        <w:t xml:space="preserve"> </w:t>
      </w:r>
      <w:r w:rsidRPr="0033681B" w:rsidR="00303B7B">
        <w:rPr>
          <w:rFonts w:ascii="Arial" w:hAnsi="Arial" w:cs="Arial"/>
          <w:sz w:val="24"/>
          <w:szCs w:val="24"/>
        </w:rPr>
        <w:t>P</w:t>
      </w:r>
      <w:r w:rsidRPr="0033681B">
        <w:rPr>
          <w:rFonts w:ascii="Arial" w:hAnsi="Arial" w:cs="Arial"/>
          <w:sz w:val="24"/>
          <w:szCs w:val="24"/>
        </w:rPr>
        <w:t xml:space="preserve">ravovremeno </w:t>
      </w:r>
      <w:r w:rsidRPr="0033681B" w:rsidR="00303B7B">
        <w:rPr>
          <w:rFonts w:ascii="Arial" w:hAnsi="Arial" w:cs="Arial"/>
          <w:sz w:val="24"/>
          <w:szCs w:val="24"/>
        </w:rPr>
        <w:t>su osporene</w:t>
      </w:r>
      <w:r w:rsidRPr="0033681B">
        <w:rPr>
          <w:rFonts w:ascii="Arial" w:hAnsi="Arial" w:cs="Arial"/>
          <w:sz w:val="24"/>
          <w:szCs w:val="24"/>
        </w:rPr>
        <w:t xml:space="preserve"> tražbine sljedećim vjerovnicima:</w:t>
      </w:r>
    </w:p>
    <w:p w:rsidRPr="0033681B" w:rsidR="00B827D7" w:rsidP="00B827D7" w:rsidRDefault="00B827D7" w14:paraId="4FD913F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B827D7" w:rsidP="000D4D59" w:rsidRDefault="00B827D7" w14:paraId="4FD91400" w14:textId="53EA37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0D4D59" w:rsidP="000D4D59" w:rsidRDefault="000D4D59" w14:paraId="5B5495FD" w14:textId="570AEB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5445" w:type="dxa"/>
        <w:tblInd w:w="-459" w:type="dxa"/>
        <w:tblLayout w:type="fixed"/>
        <w:tblLook w:firstRow="1" w:lastRow="0" w:firstColumn="1" w:lastColumn="0" w:noHBand="0" w:noVBand="1" w:val="04A0"/>
      </w:tblPr>
      <w:tblGrid>
        <w:gridCol w:w="851"/>
        <w:gridCol w:w="2977"/>
        <w:gridCol w:w="1701"/>
        <w:gridCol w:w="2693"/>
        <w:gridCol w:w="1984"/>
        <w:gridCol w:w="1701"/>
        <w:gridCol w:w="2268"/>
        <w:gridCol w:w="1270"/>
      </w:tblGrid>
      <w:tr w:rsidRPr="009A56DC" w:rsidR="00D86E31" w:rsidTr="00625728" w14:paraId="4DF30E7E" w14:textId="77777777">
        <w:trPr>
          <w:trHeight w:val="1680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1B02D719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 xml:space="preserve">Redni br. osporene tražbine </w:t>
            </w:r>
          </w:p>
        </w:tc>
        <w:tc>
          <w:tcPr>
            <w:tcW w:w="297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5702AA54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>Ime i prezime / tvrtka ili naziv vjerovnika koji je prijavio tražbinu koja se osporava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1C4D46F6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 xml:space="preserve">OIB vjerovnika </w:t>
            </w:r>
          </w:p>
        </w:tc>
        <w:tc>
          <w:tcPr>
            <w:tcW w:w="269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5BA81B2A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 xml:space="preserve">Adresa / sjedište vjerovnika 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5B270541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>Ime i prezime / tvrtka ili naziv osporavatelja tražbine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03017724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>Osporavani iznos tražbine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A56DC" w:rsidR="00D86E31" w:rsidP="00625728" w:rsidRDefault="00D86E31" w14:paraId="6A446276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>Razlog osporavanja</w:t>
            </w:r>
          </w:p>
        </w:tc>
        <w:tc>
          <w:tcPr>
            <w:tcW w:w="127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</w:tcPr>
          <w:p w:rsidRPr="009A56DC" w:rsidR="00D86E31" w:rsidP="00625728" w:rsidRDefault="00D86E31" w14:paraId="5C824686" w14:textId="77777777">
            <w:pPr>
              <w:rPr>
                <w:rFonts w:ascii="Arial" w:hAnsi="Arial" w:cs="Arial"/>
                <w:b/>
                <w:bCs/>
              </w:rPr>
            </w:pPr>
          </w:p>
          <w:p w:rsidRPr="009A56DC" w:rsidR="00D86E31" w:rsidP="00625728" w:rsidRDefault="00D86E31" w14:paraId="0CD8649D" w14:textId="77777777">
            <w:pPr>
              <w:rPr>
                <w:rFonts w:ascii="Arial" w:hAnsi="Arial" w:cs="Arial"/>
                <w:b/>
                <w:bCs/>
              </w:rPr>
            </w:pPr>
          </w:p>
          <w:p w:rsidRPr="009A56DC" w:rsidR="00D86E31" w:rsidP="00625728" w:rsidRDefault="00D86E31" w14:paraId="64989E05" w14:textId="77777777">
            <w:pPr>
              <w:rPr>
                <w:rFonts w:ascii="Arial" w:hAnsi="Arial" w:cs="Arial"/>
                <w:b/>
                <w:bCs/>
              </w:rPr>
            </w:pPr>
            <w:r w:rsidRPr="009A56DC">
              <w:rPr>
                <w:rFonts w:ascii="Arial" w:hAnsi="Arial" w:cs="Arial"/>
                <w:b/>
                <w:bCs/>
              </w:rPr>
              <w:t>Ovršna isprava</w:t>
            </w:r>
          </w:p>
        </w:tc>
      </w:tr>
      <w:tr w:rsidRPr="009A56DC" w:rsidR="00D86E31" w:rsidTr="00625728" w14:paraId="42DE0D56" w14:textId="77777777">
        <w:trPr>
          <w:trHeight w:val="55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07FC81A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17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412C3622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EKO-FLOR PLUS d.o.o. za komunalne usluge i trgovinu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8258207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50730247993</w:t>
            </w:r>
            <w:proofErr w:type="spellEnd"/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31FA3D61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Mokrice </w:t>
            </w:r>
            <w:proofErr w:type="spellStart"/>
            <w:r w:rsidRPr="009A56DC">
              <w:rPr>
                <w:rFonts w:ascii="Arial" w:hAnsi="Arial" w:cs="Arial"/>
              </w:rPr>
              <w:t>180</w:t>
            </w:r>
            <w:proofErr w:type="spellEnd"/>
            <w:r w:rsidRPr="009A56DC">
              <w:rPr>
                <w:rFonts w:ascii="Arial" w:hAnsi="Arial" w:cs="Arial"/>
              </w:rPr>
              <w:t xml:space="preserve">/c, </w:t>
            </w:r>
            <w:proofErr w:type="spellStart"/>
            <w:r w:rsidRPr="009A56DC">
              <w:rPr>
                <w:rFonts w:ascii="Arial" w:hAnsi="Arial" w:cs="Arial"/>
              </w:rPr>
              <w:t>49243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Oroslavje</w:t>
            </w:r>
            <w:proofErr w:type="spellEnd"/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8118F39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04B06782" w14:textId="7777777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E7FABFB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9.918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72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2F5C083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podmirena.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0AECD860" w14:textId="77777777">
            <w:pPr>
              <w:rPr>
                <w:rFonts w:ascii="Arial" w:hAnsi="Arial" w:cs="Arial"/>
              </w:rPr>
            </w:pPr>
          </w:p>
          <w:p w:rsidRPr="009A56DC" w:rsidR="00E72A02" w:rsidP="00625728" w:rsidRDefault="00E72A02" w14:paraId="28E70CAD" w14:textId="3B359E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16CB0A81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BB26778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26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6384E84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FINESA </w:t>
            </w:r>
            <w:proofErr w:type="spellStart"/>
            <w:r w:rsidRPr="009A56DC">
              <w:rPr>
                <w:rFonts w:ascii="Arial" w:hAnsi="Arial" w:cs="Arial"/>
              </w:rPr>
              <w:t>CREDOS</w:t>
            </w:r>
            <w:proofErr w:type="spellEnd"/>
            <w:r w:rsidRPr="009A56DC">
              <w:rPr>
                <w:rFonts w:ascii="Arial" w:hAnsi="Arial" w:cs="Arial"/>
              </w:rPr>
              <w:t xml:space="preserve">, dioničko društvo, </w:t>
            </w:r>
            <w:proofErr w:type="spellStart"/>
            <w:r w:rsidRPr="009A56DC">
              <w:rPr>
                <w:rFonts w:ascii="Arial" w:hAnsi="Arial" w:cs="Arial"/>
              </w:rPr>
              <w:t>consulting</w:t>
            </w:r>
            <w:proofErr w:type="spellEnd"/>
            <w:r w:rsidRPr="009A56DC">
              <w:rPr>
                <w:rFonts w:ascii="Arial" w:hAnsi="Arial" w:cs="Arial"/>
              </w:rPr>
              <w:t xml:space="preserve"> financijska kompanija razvoja i upravljanja projektima štednje i financiranja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19291BA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25686975671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5917DA78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Ivana Kukuljevića </w:t>
            </w:r>
            <w:proofErr w:type="spellStart"/>
            <w:r w:rsidRPr="009A56DC">
              <w:rPr>
                <w:rFonts w:ascii="Arial" w:hAnsi="Arial" w:cs="Arial"/>
              </w:rPr>
              <w:t>25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42000</w:t>
            </w:r>
            <w:proofErr w:type="spellEnd"/>
            <w:r w:rsidRPr="009A56DC">
              <w:rPr>
                <w:rFonts w:ascii="Arial" w:hAnsi="Arial" w:cs="Arial"/>
              </w:rPr>
              <w:t xml:space="preserve"> Varaždin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3251BE4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41ABBBB1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744C422D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C93B721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95.000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00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9E52D5A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130A08B2" w14:textId="77777777">
            <w:pPr>
              <w:rPr>
                <w:rFonts w:ascii="Arial" w:hAnsi="Arial" w:cs="Arial"/>
              </w:rPr>
            </w:pPr>
          </w:p>
          <w:p w:rsidRPr="009A56DC" w:rsidR="00E72A02" w:rsidP="00625728" w:rsidRDefault="00E72A02" w14:paraId="2809B0A9" w14:textId="02FC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0D3B755D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56DB0B3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29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C209A3E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GRENKE</w:t>
            </w:r>
            <w:proofErr w:type="spellEnd"/>
            <w:r w:rsidRPr="009A56DC">
              <w:rPr>
                <w:rFonts w:ascii="Arial" w:hAnsi="Arial" w:cs="Arial"/>
              </w:rPr>
              <w:t xml:space="preserve"> Hrvatska d.o.o.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9CA26D9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44115087893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1B412315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Avenija Većeslava Holjevca </w:t>
            </w:r>
            <w:proofErr w:type="spellStart"/>
            <w:r w:rsidRPr="009A56DC">
              <w:rPr>
                <w:rFonts w:ascii="Arial" w:hAnsi="Arial" w:cs="Arial"/>
              </w:rPr>
              <w:t>40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10000</w:t>
            </w:r>
            <w:proofErr w:type="spellEnd"/>
            <w:r w:rsidRPr="009A56D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CEBA4B6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671AA9EA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04F56102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4974BE3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6.088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20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4B472C37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 od strane treće osobe prije otvaranja postupaka.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7607C524" w14:textId="77777777">
            <w:pPr>
              <w:rPr>
                <w:rFonts w:ascii="Arial" w:hAnsi="Arial" w:cs="Arial"/>
              </w:rPr>
            </w:pPr>
          </w:p>
          <w:p w:rsidRPr="009A56DC" w:rsidR="00E72A02" w:rsidP="00625728" w:rsidRDefault="00E72A02" w14:paraId="04781147" w14:textId="2322DB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33104E7B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D121679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33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79F507CE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HABA - TRANSPORT, VL. </w:t>
            </w:r>
            <w:proofErr w:type="spellStart"/>
            <w:r w:rsidRPr="009A56DC">
              <w:rPr>
                <w:rFonts w:ascii="Arial" w:hAnsi="Arial" w:cs="Arial"/>
              </w:rPr>
              <w:t>KRUNOSLAV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HABAJEC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48396099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86164997081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5C3BA3AC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Sušobreg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80E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49282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Sušobreg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Konjšćina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702F25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47190E23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274036A6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lastRenderedPageBreak/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57D414A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lastRenderedPageBreak/>
              <w:t>1.062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50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113E9C90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tražbinu ne priznaje kao obvezu.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13A0B154" w14:textId="77777777">
            <w:pPr>
              <w:rPr>
                <w:rFonts w:ascii="Arial" w:hAnsi="Arial" w:cs="Arial"/>
              </w:rPr>
            </w:pPr>
          </w:p>
          <w:p w:rsidRPr="009A56DC" w:rsidR="000A7ADF" w:rsidP="00625728" w:rsidRDefault="000A7ADF" w14:paraId="2A08EA46" w14:textId="16BFB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7A813D72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76C04FE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lastRenderedPageBreak/>
              <w:t>40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76085172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HRVATSKA RADIOTELEVIZIJA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8298610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68419124305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2C08F333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Prisavlje 3, </w:t>
            </w:r>
            <w:proofErr w:type="spellStart"/>
            <w:r w:rsidRPr="009A56DC">
              <w:rPr>
                <w:rFonts w:ascii="Arial" w:hAnsi="Arial" w:cs="Arial"/>
              </w:rPr>
              <w:t>10000</w:t>
            </w:r>
            <w:proofErr w:type="spellEnd"/>
            <w:r w:rsidRPr="009A56D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E66A7C4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33F0BE7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534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00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54B886F1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tražbinu ne priznaje kao obvezu.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52F2F333" w14:textId="77777777">
            <w:pPr>
              <w:rPr>
                <w:rFonts w:ascii="Arial" w:hAnsi="Arial" w:cs="Arial"/>
              </w:rPr>
            </w:pPr>
          </w:p>
          <w:p w:rsidRPr="009A56DC" w:rsidR="000A7ADF" w:rsidP="00625728" w:rsidRDefault="000A7ADF" w14:paraId="461DA64A" w14:textId="4D68BE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15C95A0B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4B1F3314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41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06F75911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HRVATSKE VODE, pravna osoba za upravljanje vodama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A2089A3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28921383001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2D4D0F5A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Ulica grada Vukovara </w:t>
            </w:r>
            <w:proofErr w:type="spellStart"/>
            <w:r w:rsidRPr="009A56DC">
              <w:rPr>
                <w:rFonts w:ascii="Arial" w:hAnsi="Arial" w:cs="Arial"/>
              </w:rPr>
              <w:t>220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10000</w:t>
            </w:r>
            <w:proofErr w:type="spellEnd"/>
            <w:r w:rsidRPr="009A56D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052C112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1C58D0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573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37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12C130CD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tražbinu ne priznaje kao obvezu.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466004B8" w14:textId="77777777">
            <w:pPr>
              <w:rPr>
                <w:rFonts w:ascii="Arial" w:hAnsi="Arial" w:cs="Arial"/>
              </w:rPr>
            </w:pPr>
          </w:p>
          <w:p w:rsidRPr="009A56DC" w:rsidR="000A7ADF" w:rsidP="00625728" w:rsidRDefault="000A7ADF" w14:paraId="1879DABE" w14:textId="6CA1DB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Pr="009A56DC" w:rsidR="00D86E31" w:rsidTr="00625728" w14:paraId="5D8E7093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89803A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52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2AD24D08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LED CENTAR d.o.o.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0E1FA6E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15564590056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58513596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Topolje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22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10431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Novaki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E819D59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D7E41B7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2.516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88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9A56DC" w:rsidR="00D86E31" w:rsidP="00625728" w:rsidRDefault="00D86E31" w14:paraId="3FABCFEA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nema evidentirano u poslovnim knjigama temeljem čega je nastala tražbina.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1877B3C9" w14:textId="77777777">
            <w:pPr>
              <w:rPr>
                <w:rFonts w:ascii="Arial" w:hAnsi="Arial" w:cs="Arial"/>
              </w:rPr>
            </w:pPr>
          </w:p>
          <w:p w:rsidRPr="009A56DC" w:rsidR="000A7ADF" w:rsidP="00625728" w:rsidRDefault="000A7ADF" w14:paraId="3D5413F5" w14:textId="4338DC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33BF9804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C8197B0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53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52A4FE13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MACHINESEEKER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GROUP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GmbH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1EB3EF27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77EA733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Kronprinzenstraße</w:t>
            </w:r>
            <w:proofErr w:type="spellEnd"/>
            <w:r w:rsidRPr="009A56DC">
              <w:rPr>
                <w:rFonts w:ascii="Arial" w:hAnsi="Arial" w:cs="Arial"/>
              </w:rPr>
              <w:t xml:space="preserve"> 9, </w:t>
            </w:r>
            <w:proofErr w:type="spellStart"/>
            <w:r w:rsidRPr="009A56DC">
              <w:rPr>
                <w:rFonts w:ascii="Arial" w:hAnsi="Arial" w:cs="Arial"/>
              </w:rPr>
              <w:t>45128</w:t>
            </w:r>
            <w:proofErr w:type="spellEnd"/>
            <w:r w:rsidRPr="009A56DC">
              <w:rPr>
                <w:rFonts w:ascii="Arial" w:hAnsi="Arial" w:cs="Arial"/>
              </w:rPr>
              <w:t xml:space="preserve"> Essen, Njemačka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8542E0C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50776D6E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10AE0488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EF09AA3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974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37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F69591F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54A975DD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378CE87B" w14:textId="041B8A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7805497F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837A96B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55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A6B5126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MAR MIR PROMET društvo s ograničenom odgovornošću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215127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90591998649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D7356FE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1. </w:t>
            </w:r>
            <w:proofErr w:type="spellStart"/>
            <w:r w:rsidRPr="009A56DC">
              <w:rPr>
                <w:rFonts w:ascii="Arial" w:hAnsi="Arial" w:cs="Arial"/>
              </w:rPr>
              <w:t>Ferenščica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71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10000</w:t>
            </w:r>
            <w:proofErr w:type="spellEnd"/>
            <w:r w:rsidRPr="009A56D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CDD4BB3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50AE14ED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4165AE86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4E53021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5.006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15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A56DC" w:rsidR="00D86E31" w:rsidP="00625728" w:rsidRDefault="00D86E31" w14:paraId="17745FF2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nema otvorenih dugovanja prema ovome vjerovniku.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2F9C0466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6691876D" w14:textId="0F6178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5347B0C9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DE1725D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74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4CED42E9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QS</w:t>
            </w:r>
            <w:proofErr w:type="spellEnd"/>
            <w:r w:rsidRPr="009A56DC">
              <w:rPr>
                <w:rFonts w:ascii="Arial" w:hAnsi="Arial" w:cs="Arial"/>
              </w:rPr>
              <w:t xml:space="preserve"> MOTOR </w:t>
            </w:r>
            <w:proofErr w:type="spellStart"/>
            <w:r w:rsidRPr="009A56DC">
              <w:rPr>
                <w:rFonts w:ascii="Arial" w:hAnsi="Arial" w:cs="Arial"/>
              </w:rPr>
              <w:t>LTD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452CB87D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5FAE7710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2555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Shugang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Avenue</w:t>
            </w:r>
            <w:proofErr w:type="spellEnd"/>
            <w:r w:rsidRPr="009A56DC">
              <w:rPr>
                <w:rFonts w:ascii="Arial" w:hAnsi="Arial" w:cs="Arial"/>
              </w:rPr>
              <w:t xml:space="preserve"> North, </w:t>
            </w:r>
            <w:proofErr w:type="spellStart"/>
            <w:r w:rsidRPr="009A56DC">
              <w:rPr>
                <w:rFonts w:ascii="Arial" w:hAnsi="Arial" w:cs="Arial"/>
              </w:rPr>
              <w:t>Luqiao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318057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Taizhou</w:t>
            </w:r>
            <w:proofErr w:type="spellEnd"/>
            <w:r w:rsidRPr="009A56DC">
              <w:rPr>
                <w:rFonts w:ascii="Arial" w:hAnsi="Arial" w:cs="Arial"/>
              </w:rPr>
              <w:t xml:space="preserve"> City, </w:t>
            </w:r>
            <w:proofErr w:type="spellStart"/>
            <w:r w:rsidRPr="009A56DC">
              <w:rPr>
                <w:rFonts w:ascii="Arial" w:hAnsi="Arial" w:cs="Arial"/>
              </w:rPr>
              <w:t>Zhejiang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lastRenderedPageBreak/>
              <w:t>Province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318057</w:t>
            </w:r>
            <w:proofErr w:type="spellEnd"/>
            <w:r w:rsidRPr="009A56DC">
              <w:rPr>
                <w:rFonts w:ascii="Arial" w:hAnsi="Arial" w:cs="Arial"/>
              </w:rPr>
              <w:t>, China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431A90FB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lastRenderedPageBreak/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6D38C3CC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35BC686A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17FE755D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lastRenderedPageBreak/>
              <w:t>85.738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19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17E935DF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Tražbina je podmirena u </w:t>
            </w:r>
            <w:r w:rsidRPr="009A56DC">
              <w:rPr>
                <w:rFonts w:ascii="Arial" w:hAnsi="Arial" w:cs="Arial"/>
              </w:rPr>
              <w:lastRenderedPageBreak/>
              <w:t>cijelosti.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9A56DC" w:rsidR="00D86E31" w:rsidP="00625728" w:rsidRDefault="00C42E21" w14:paraId="68C4719E" w14:textId="4402C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NE</w:t>
            </w:r>
          </w:p>
        </w:tc>
      </w:tr>
      <w:tr w:rsidRPr="009A56DC" w:rsidR="00D86E31" w:rsidTr="00625728" w14:paraId="0C8C9B49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055E890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lastRenderedPageBreak/>
              <w:t>81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7AC7921C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SINITECH</w:t>
            </w:r>
            <w:proofErr w:type="spellEnd"/>
            <w:r w:rsidRPr="009A56DC">
              <w:rPr>
                <w:rFonts w:ascii="Arial" w:hAnsi="Arial" w:cs="Arial"/>
              </w:rPr>
              <w:t xml:space="preserve"> društvo s ograničenom odgovornošću za projektiranje i proizvodnju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53D260C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03813303179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25E9758D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Dr. Franje Tuđmana </w:t>
            </w:r>
            <w:proofErr w:type="spellStart"/>
            <w:r w:rsidRPr="009A56DC">
              <w:rPr>
                <w:rFonts w:ascii="Arial" w:hAnsi="Arial" w:cs="Arial"/>
              </w:rPr>
              <w:t>14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10431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Brezje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84F57E0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66EAE1F2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5BEAFC3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0DBD5FA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1.750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00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CACB088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tražbinu ne priznaje kao obvezu.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38C93CCF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37FD5402" w14:textId="1B2E96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425AAA59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92DE8BC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84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41462407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STROJOBRAVARSKI OBRT "KOLAR", </w:t>
            </w:r>
            <w:proofErr w:type="spellStart"/>
            <w:r w:rsidRPr="009A56DC">
              <w:rPr>
                <w:rFonts w:ascii="Arial" w:hAnsi="Arial" w:cs="Arial"/>
              </w:rPr>
              <w:t>ZDRAVKO</w:t>
            </w:r>
            <w:proofErr w:type="spellEnd"/>
            <w:r w:rsidRPr="009A56DC">
              <w:rPr>
                <w:rFonts w:ascii="Arial" w:hAnsi="Arial" w:cs="Arial"/>
              </w:rPr>
              <w:t xml:space="preserve"> KOLAR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AE0EF12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08950864860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24046CD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Matije Gupca 6, </w:t>
            </w:r>
            <w:proofErr w:type="spellStart"/>
            <w:r w:rsidRPr="009A56DC">
              <w:rPr>
                <w:rFonts w:ascii="Arial" w:hAnsi="Arial" w:cs="Arial"/>
              </w:rPr>
              <w:t>40000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Strahoninec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6E90854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d.o.o.,</w:t>
            </w:r>
          </w:p>
          <w:p w:rsidRPr="009A56DC" w:rsidR="00D86E31" w:rsidP="00625728" w:rsidRDefault="00D86E31" w14:paraId="44F160E6" w14:textId="77777777">
            <w:pPr>
              <w:rPr>
                <w:rFonts w:ascii="Arial" w:hAnsi="Arial" w:cs="Arial"/>
              </w:rPr>
            </w:pPr>
          </w:p>
          <w:p w:rsidRPr="009A56DC" w:rsidR="00D86E31" w:rsidP="00625728" w:rsidRDefault="00D86E31" w14:paraId="7B1F1DFC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ZVONIMIR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ĐURAN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9A56DC" w:rsidR="00D86E31" w:rsidP="00625728" w:rsidRDefault="00D86E31" w14:paraId="73CE42DB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275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00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4AE7C491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65455441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386CD601" w14:textId="2FBE3C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3E116A15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B45E4D6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86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3368AAAD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TELCOM</w:t>
            </w:r>
            <w:proofErr w:type="spellEnd"/>
            <w:r w:rsidRPr="009A56DC">
              <w:rPr>
                <w:rFonts w:ascii="Arial" w:hAnsi="Arial" w:cs="Arial"/>
              </w:rPr>
              <w:t xml:space="preserve"> </w:t>
            </w:r>
            <w:proofErr w:type="spellStart"/>
            <w:r w:rsidRPr="009A56DC">
              <w:rPr>
                <w:rFonts w:ascii="Arial" w:hAnsi="Arial" w:cs="Arial"/>
              </w:rPr>
              <w:t>TEAM</w:t>
            </w:r>
            <w:proofErr w:type="spellEnd"/>
            <w:r w:rsidRPr="009A56DC">
              <w:rPr>
                <w:rFonts w:ascii="Arial" w:hAnsi="Arial" w:cs="Arial"/>
              </w:rPr>
              <w:t xml:space="preserve"> d. o. o. za telekomunikacijske usluge i marketing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1688CE2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52047981346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32F1925E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Pavlenski</w:t>
            </w:r>
            <w:proofErr w:type="spellEnd"/>
            <w:r w:rsidRPr="009A56DC">
              <w:rPr>
                <w:rFonts w:ascii="Arial" w:hAnsi="Arial" w:cs="Arial"/>
              </w:rPr>
              <w:t xml:space="preserve"> put 5, </w:t>
            </w:r>
            <w:proofErr w:type="spellStart"/>
            <w:r w:rsidRPr="009A56DC">
              <w:rPr>
                <w:rFonts w:ascii="Arial" w:hAnsi="Arial" w:cs="Arial"/>
              </w:rPr>
              <w:t>10000</w:t>
            </w:r>
            <w:proofErr w:type="spellEnd"/>
            <w:r w:rsidRPr="009A56D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888F8EF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9C2F265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625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00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06D9D30E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Dužnik tražbinu ne priznaje kao obvezu.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30154A6D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6D8262B3" w14:textId="3BD517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033EB91E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3D1F879D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87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7DA25FA8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TERRALOG</w:t>
            </w:r>
            <w:proofErr w:type="spellEnd"/>
            <w:r w:rsidRPr="009A56DC">
              <w:rPr>
                <w:rFonts w:ascii="Arial" w:hAnsi="Arial" w:cs="Arial"/>
              </w:rPr>
              <w:t xml:space="preserve"> društvo s ograničenom odgovornošću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93CB720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79001944320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094A33A6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Cehovska ulica 1, </w:t>
            </w:r>
            <w:proofErr w:type="spellStart"/>
            <w:r w:rsidRPr="009A56DC">
              <w:rPr>
                <w:rFonts w:ascii="Arial" w:hAnsi="Arial" w:cs="Arial"/>
              </w:rPr>
              <w:t>42000</w:t>
            </w:r>
            <w:proofErr w:type="spellEnd"/>
            <w:r w:rsidRPr="009A56DC">
              <w:rPr>
                <w:rFonts w:ascii="Arial" w:hAnsi="Arial" w:cs="Arial"/>
              </w:rPr>
              <w:t xml:space="preserve"> Varaždin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7EAC25CB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D32C952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11.743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85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106209E9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78EAFD45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1C22EF30" w14:textId="6A0331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Pr="009A56DC" w:rsidR="00D86E31" w:rsidTr="00625728" w14:paraId="03397392" w14:textId="77777777">
        <w:trPr>
          <w:trHeight w:val="559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53673AA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92</w:t>
            </w:r>
            <w:proofErr w:type="spellEnd"/>
            <w:r w:rsidRPr="009A56DC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35000B63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ZAGREBAČKI HOLDING d.o.o. - PODRUŽNICA ČISTOĆA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5DC1AB81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85584865987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A56DC" w:rsidR="00D86E31" w:rsidP="00625728" w:rsidRDefault="00D86E31" w14:paraId="69DD6C32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 xml:space="preserve">Ulica grada Vukovara </w:t>
            </w:r>
            <w:proofErr w:type="spellStart"/>
            <w:r w:rsidRPr="009A56DC">
              <w:rPr>
                <w:rFonts w:ascii="Arial" w:hAnsi="Arial" w:cs="Arial"/>
              </w:rPr>
              <w:t>41</w:t>
            </w:r>
            <w:proofErr w:type="spellEnd"/>
            <w:r w:rsidRPr="009A56DC">
              <w:rPr>
                <w:rFonts w:ascii="Arial" w:hAnsi="Arial" w:cs="Arial"/>
              </w:rPr>
              <w:t xml:space="preserve">, </w:t>
            </w:r>
            <w:proofErr w:type="spellStart"/>
            <w:r w:rsidRPr="009A56DC">
              <w:rPr>
                <w:rFonts w:ascii="Arial" w:hAnsi="Arial" w:cs="Arial"/>
              </w:rPr>
              <w:t>10000</w:t>
            </w:r>
            <w:proofErr w:type="spellEnd"/>
            <w:r w:rsidRPr="009A56D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6E8CAF6D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VIKING</w:t>
            </w:r>
            <w:proofErr w:type="spellEnd"/>
            <w:r w:rsidRPr="009A56D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2632CCB4" w14:textId="77777777">
            <w:pPr>
              <w:rPr>
                <w:rFonts w:ascii="Arial" w:hAnsi="Arial" w:cs="Arial"/>
              </w:rPr>
            </w:pPr>
            <w:proofErr w:type="spellStart"/>
            <w:r w:rsidRPr="009A56DC">
              <w:rPr>
                <w:rFonts w:ascii="Arial" w:hAnsi="Arial" w:cs="Arial"/>
              </w:rPr>
              <w:t>131</w:t>
            </w:r>
            <w:proofErr w:type="spellEnd"/>
            <w:r w:rsidRPr="009A56DC">
              <w:rPr>
                <w:rFonts w:ascii="Arial" w:hAnsi="Arial" w:cs="Arial"/>
              </w:rPr>
              <w:t>,</w:t>
            </w:r>
            <w:proofErr w:type="spellStart"/>
            <w:r w:rsidRPr="009A56DC">
              <w:rPr>
                <w:rFonts w:ascii="Arial" w:hAnsi="Arial" w:cs="Arial"/>
              </w:rPr>
              <w:t>45</w:t>
            </w:r>
            <w:proofErr w:type="spellEnd"/>
            <w:r w:rsidRPr="009A56D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9A56DC" w:rsidR="00D86E31" w:rsidP="00625728" w:rsidRDefault="00D86E31" w14:paraId="05E3E2A5" w14:textId="77777777">
            <w:pPr>
              <w:rPr>
                <w:rFonts w:ascii="Arial" w:hAnsi="Arial" w:cs="Arial"/>
              </w:rPr>
            </w:pPr>
            <w:r w:rsidRPr="009A56DC">
              <w:rPr>
                <w:rFonts w:ascii="Arial" w:hAnsi="Arial" w:cs="Arial"/>
              </w:rPr>
              <w:t>Tražbina je podmirena.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D86E31" w:rsidP="00625728" w:rsidRDefault="00D86E31" w14:paraId="178682AE" w14:textId="77777777">
            <w:pPr>
              <w:rPr>
                <w:rFonts w:ascii="Arial" w:hAnsi="Arial" w:cs="Arial"/>
              </w:rPr>
            </w:pPr>
          </w:p>
          <w:p w:rsidRPr="009A56DC" w:rsidR="00C42E21" w:rsidP="00625728" w:rsidRDefault="00C42E21" w14:paraId="127A91D6" w14:textId="1E5019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</w:tbl>
    <w:p w:rsidRPr="0033681B" w:rsidR="00303B7B" w:rsidP="00D53FC2" w:rsidRDefault="00303B7B" w14:paraId="43A31FF2" w14:textId="640D634C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Pr="0033681B" w:rsidR="00303B7B" w:rsidP="00D53FC2" w:rsidRDefault="00303B7B" w14:paraId="70A75963" w14:textId="5F1D11B1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Pr="0033681B" w:rsidR="00303B7B" w:rsidP="00D53FC2" w:rsidRDefault="00303B7B" w14:paraId="793C8E56" w14:textId="48DEE990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Svaka od navedenih osporenih tražbina je na ročištu raspravljena te osporavanje nije otklonjeno.</w:t>
      </w:r>
    </w:p>
    <w:p w:rsidRPr="0033681B" w:rsidR="00211575" w:rsidP="00D53FC2" w:rsidRDefault="00211575" w14:paraId="797F8820" w14:textId="77777777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Pr="0033681B" w:rsidR="00211575" w:rsidP="00D53FC2" w:rsidRDefault="00211575" w14:paraId="197FFB7E" w14:textId="77777777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Pr="0033681B" w:rsidR="00211575" w:rsidP="00D53FC2" w:rsidRDefault="00211575" w14:paraId="5DDFCA77" w14:textId="77777777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Pr="00A90575" w:rsidR="00D86E31" w:rsidP="00D86E31" w:rsidRDefault="00D86E31" w14:paraId="145DE65D" w14:textId="77777777">
      <w:pPr>
        <w:rPr>
          <w:rFonts w:ascii="Arial" w:hAnsi="Arial" w:cs="Arial"/>
          <w:b/>
          <w:u w:val="single"/>
        </w:rPr>
      </w:pPr>
      <w:r w:rsidRPr="00A90575">
        <w:rPr>
          <w:rFonts w:ascii="Arial" w:hAnsi="Arial" w:cs="Arial"/>
          <w:b/>
          <w:u w:val="single"/>
        </w:rPr>
        <w:t xml:space="preserve">VJEROVNICI S </w:t>
      </w:r>
      <w:proofErr w:type="spellStart"/>
      <w:r w:rsidRPr="00A90575">
        <w:rPr>
          <w:rFonts w:ascii="Arial" w:hAnsi="Arial" w:cs="Arial"/>
          <w:b/>
          <w:u w:val="single"/>
        </w:rPr>
        <w:t>RAZLUČNIM</w:t>
      </w:r>
      <w:proofErr w:type="spellEnd"/>
      <w:r w:rsidRPr="00A90575">
        <w:rPr>
          <w:rFonts w:ascii="Arial" w:hAnsi="Arial" w:cs="Arial"/>
          <w:b/>
          <w:u w:val="single"/>
        </w:rPr>
        <w:t xml:space="preserve"> PRAVOM: </w:t>
      </w:r>
    </w:p>
    <w:p w:rsidRPr="00A90575" w:rsidR="00D86E31" w:rsidP="00D86E31" w:rsidRDefault="00D86E31" w14:paraId="715B2DA9" w14:textId="77777777">
      <w:pPr>
        <w:rPr>
          <w:rFonts w:ascii="Arial" w:hAnsi="Arial" w:cs="Arial"/>
          <w:b/>
          <w:u w:val="single"/>
        </w:rPr>
      </w:pPr>
    </w:p>
    <w:tbl>
      <w:tblPr>
        <w:tblW w:w="14332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724"/>
        <w:gridCol w:w="2615"/>
        <w:gridCol w:w="1536"/>
        <w:gridCol w:w="1456"/>
        <w:gridCol w:w="1123"/>
        <w:gridCol w:w="1656"/>
        <w:gridCol w:w="1356"/>
        <w:gridCol w:w="3866"/>
      </w:tblGrid>
      <w:tr w:rsidRPr="00C350B0" w:rsidR="00D86E31" w:rsidTr="00625728" w14:paraId="0B9004CA" w14:textId="77777777">
        <w:trPr>
          <w:trHeight w:val="1770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51F3AF38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Redni broj prijavljene tražbine</w:t>
            </w:r>
          </w:p>
        </w:tc>
        <w:tc>
          <w:tcPr>
            <w:tcW w:w="2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0C95D6E1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1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6B613FEA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w="14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0CDDED78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Adresa vjerovnika</w:t>
            </w:r>
          </w:p>
        </w:tc>
        <w:tc>
          <w:tcPr>
            <w:tcW w:w="11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38EBD901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Vrsta tražbine</w:t>
            </w:r>
          </w:p>
        </w:tc>
        <w:tc>
          <w:tcPr>
            <w:tcW w:w="16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4AF0CEFC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Iznos tražbine navedene u prijedlogu za otvaranje </w:t>
            </w:r>
            <w:proofErr w:type="spellStart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predstečajnog</w:t>
            </w:r>
            <w:proofErr w:type="spellEnd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postupka</w:t>
            </w:r>
          </w:p>
        </w:tc>
        <w:tc>
          <w:tcPr>
            <w:tcW w:w="13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1341684D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Pravna osnova tražbine</w:t>
            </w:r>
          </w:p>
        </w:tc>
        <w:tc>
          <w:tcPr>
            <w:tcW w:w="38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350B0" w:rsidR="00D86E31" w:rsidP="00625728" w:rsidRDefault="00D86E31" w14:paraId="4F4B01C7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Naziv predmeta</w:t>
            </w:r>
          </w:p>
        </w:tc>
      </w:tr>
      <w:tr w:rsidRPr="00C350B0" w:rsidR="00D86E31" w:rsidTr="00625728" w14:paraId="44864AC7" w14:textId="77777777">
        <w:trPr>
          <w:trHeight w:val="1185"/>
        </w:trPr>
        <w:tc>
          <w:tcPr>
            <w:tcW w:w="7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350B0" w:rsidR="00D86E31" w:rsidP="00625728" w:rsidRDefault="00D86E31" w14:paraId="2F1476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49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C350B0" w:rsidR="00D86E31" w:rsidP="00625728" w:rsidRDefault="00D86E31" w14:paraId="3F13D4E9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KONČAR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- ENERGETIKA I USLUGE d.o.o.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350B0" w:rsidR="00D86E31" w:rsidP="00625728" w:rsidRDefault="00D86E31" w14:paraId="76DBCD8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00160548872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350B0" w:rsidR="00D86E31" w:rsidP="00625728" w:rsidRDefault="00D86E31" w14:paraId="6967A60D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Fallerovo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šetalište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22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10000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Zagreb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C350B0" w:rsidR="00D86E31" w:rsidP="00625728" w:rsidRDefault="00D86E31" w14:paraId="485A38FB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pravo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0605B" w:rsidR="00D86E31" w:rsidP="00625728" w:rsidRDefault="00D86E31" w14:paraId="4848E37A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05B">
              <w:rPr>
                <w:rFonts w:ascii="Arial" w:hAnsi="Arial" w:cs="Arial"/>
                <w:sz w:val="20"/>
                <w:szCs w:val="20"/>
              </w:rPr>
              <w:t>919.043</w:t>
            </w:r>
            <w:proofErr w:type="spellEnd"/>
            <w:r w:rsidRPr="0050605B">
              <w:rPr>
                <w:rFonts w:ascii="Arial" w:hAnsi="Arial" w:cs="Arial"/>
                <w:sz w:val="20"/>
                <w:szCs w:val="20"/>
              </w:rPr>
              <w:t>,</w:t>
            </w:r>
            <w:proofErr w:type="spellStart"/>
            <w:r w:rsidRPr="0050605B">
              <w:rPr>
                <w:rFonts w:ascii="Arial" w:hAnsi="Arial" w:cs="Arial"/>
                <w:sz w:val="20"/>
                <w:szCs w:val="20"/>
              </w:rPr>
              <w:t>04</w:t>
            </w:r>
            <w:proofErr w:type="spellEnd"/>
            <w:r w:rsidRPr="0050605B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  <w:p w:rsidRPr="00C350B0" w:rsidR="00D86E31" w:rsidP="00625728" w:rsidRDefault="00D86E31" w14:paraId="2F4BA78C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C350B0" w:rsidR="00D86E31" w:rsidP="00625728" w:rsidRDefault="00D86E31" w14:paraId="046772B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350B0">
              <w:rPr>
                <w:rFonts w:ascii="Arial" w:hAnsi="Arial" w:cs="Arial"/>
                <w:sz w:val="20"/>
                <w:szCs w:val="20"/>
              </w:rPr>
              <w:t>Sporazum radi osiguranja novčane tražbine zasnivanjem založnog prava na pokretnini od 01.12.2020. (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OV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16456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2020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)</w:t>
            </w:r>
          </w:p>
          <w:p w:rsidRPr="00C350B0" w:rsidR="00D86E31" w:rsidP="00625728" w:rsidRDefault="00D86E31" w14:paraId="0FA97E13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C350B0" w:rsidR="00D86E31" w:rsidP="00625728" w:rsidRDefault="00D86E31" w14:paraId="74566854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sz w:val="20"/>
                <w:szCs w:val="20"/>
              </w:rPr>
              <w:t xml:space="preserve">Pokretnine upisane u Upisnik sudskih i javnobilježničkih osiguranja tražbina na pokretnim stvarima i pravima, Služba upisa, Upisničko mjesto Zagreb, uložak glavne knjige br.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2611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301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20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. - pokretnine navedene u prijedlogu za glavni upis pod B), red.br. od 1. do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19.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Iznos tražbine osigurane </w:t>
            </w:r>
            <w:proofErr w:type="spellStart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razlučnim</w:t>
            </w:r>
            <w:proofErr w:type="spellEnd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pravom iznosi </w:t>
            </w:r>
            <w:proofErr w:type="spellStart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678.578</w:t>
            </w:r>
            <w:proofErr w:type="spellEnd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proofErr w:type="spellStart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  <w:proofErr w:type="spellEnd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kn.</w:t>
            </w:r>
          </w:p>
          <w:p w:rsidRPr="00C350B0" w:rsidR="00D86E31" w:rsidP="00625728" w:rsidRDefault="00D86E31" w14:paraId="31ED5F0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C350B0" w:rsidR="00D86E31" w:rsidP="00625728" w:rsidRDefault="00D86E31" w14:paraId="7A630A12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350B0" w:rsidR="00D86E31" w:rsidTr="00625728" w14:paraId="68FCC65C" w14:textId="77777777">
        <w:trPr>
          <w:trHeight w:val="1185"/>
        </w:trPr>
        <w:tc>
          <w:tcPr>
            <w:tcW w:w="7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350B0" w:rsidR="00D86E31" w:rsidP="00625728" w:rsidRDefault="00D86E31" w14:paraId="6EEF8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91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C350B0" w:rsidR="00D86E31" w:rsidP="00625728" w:rsidRDefault="00D86E31" w14:paraId="7510185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350B0">
              <w:rPr>
                <w:rFonts w:ascii="Arial" w:hAnsi="Arial" w:cs="Arial"/>
                <w:sz w:val="20"/>
                <w:szCs w:val="20"/>
              </w:rPr>
              <w:t>ZAGREBAČKA BANKA DIONIČKO DRUŠTVO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350B0" w:rsidR="00D86E31" w:rsidP="00625728" w:rsidRDefault="00D86E31" w14:paraId="05827C4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92963223473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C350B0" w:rsidR="00D86E31" w:rsidP="00625728" w:rsidRDefault="00D86E31" w14:paraId="79E66BF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350B0">
              <w:rPr>
                <w:rFonts w:ascii="Arial" w:hAnsi="Arial" w:cs="Arial"/>
                <w:sz w:val="20"/>
                <w:szCs w:val="20"/>
              </w:rPr>
              <w:t xml:space="preserve">Trg bana Josipa Jelačića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10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10000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Zagreb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C350B0" w:rsidR="00D86E31" w:rsidP="00625728" w:rsidRDefault="00D86E31" w14:paraId="17C890BD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pravo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50605B" w:rsidR="00D86E31" w:rsidP="00625728" w:rsidRDefault="00D86E31" w14:paraId="04656A8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0605B">
              <w:rPr>
                <w:rFonts w:ascii="Arial" w:hAnsi="Arial" w:cs="Arial"/>
                <w:sz w:val="20"/>
                <w:szCs w:val="20"/>
              </w:rPr>
              <w:t>2.200.191,</w:t>
            </w:r>
            <w:proofErr w:type="spellStart"/>
            <w:r w:rsidRPr="0050605B">
              <w:rPr>
                <w:rFonts w:ascii="Arial" w:hAnsi="Arial" w:cs="Arial"/>
                <w:sz w:val="20"/>
                <w:szCs w:val="20"/>
              </w:rPr>
              <w:t>18</w:t>
            </w:r>
            <w:proofErr w:type="spellEnd"/>
            <w:r w:rsidRPr="0050605B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  <w:p w:rsidRPr="00C350B0" w:rsidR="00D86E31" w:rsidP="00625728" w:rsidRDefault="00D86E31" w14:paraId="41B42B36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C350B0" w:rsidR="00D86E31" w:rsidP="00625728" w:rsidRDefault="00D86E31" w14:paraId="37EA879E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0B0">
              <w:rPr>
                <w:rFonts w:ascii="Arial" w:hAnsi="Arial" w:cs="Arial"/>
                <w:sz w:val="20"/>
                <w:szCs w:val="20"/>
              </w:rPr>
              <w:t>Ugovor o založnom pravu od 5.10.2017. (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OV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8688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17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) i </w:t>
            </w:r>
            <w:r w:rsidRPr="00C350B0">
              <w:rPr>
                <w:rFonts w:ascii="Arial" w:hAnsi="Arial" w:cs="Arial"/>
                <w:sz w:val="20"/>
                <w:szCs w:val="20"/>
              </w:rPr>
              <w:lastRenderedPageBreak/>
              <w:t>Ugovor o založnom pravu od 21.5.2018. (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OV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5228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2018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8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C350B0" w:rsidR="00D86E31" w:rsidP="00625728" w:rsidRDefault="00D86E31" w14:paraId="3B617970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0B0">
              <w:rPr>
                <w:rFonts w:ascii="Arial" w:hAnsi="Arial" w:cs="Arial"/>
                <w:sz w:val="20"/>
                <w:szCs w:val="20"/>
              </w:rPr>
              <w:lastRenderedPageBreak/>
              <w:t xml:space="preserve">Nekretnina upisana kod OS u Zagrebu,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ZK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Odjel Zagreb, k.o. Vrapče Novo,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zk.ul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100517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kčbr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4929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/1, suvlasnički dio: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1193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10000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 xml:space="preserve"> etažno vlasništvo, stan oznake </w:t>
            </w:r>
            <w:proofErr w:type="spellStart"/>
            <w:r w:rsidRPr="00C350B0">
              <w:rPr>
                <w:rFonts w:ascii="Arial" w:hAnsi="Arial" w:cs="Arial"/>
                <w:sz w:val="20"/>
                <w:szCs w:val="20"/>
              </w:rPr>
              <w:t>14</w:t>
            </w:r>
            <w:proofErr w:type="spellEnd"/>
            <w:r w:rsidRPr="00C350B0">
              <w:rPr>
                <w:rFonts w:ascii="Arial" w:hAnsi="Arial" w:cs="Arial"/>
                <w:sz w:val="20"/>
                <w:szCs w:val="20"/>
              </w:rPr>
              <w:t>.</w:t>
            </w:r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Iznos  tražbine osigurane </w:t>
            </w:r>
            <w:proofErr w:type="spellStart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razlučnim</w:t>
            </w:r>
            <w:proofErr w:type="spellEnd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pravom iznosi 3.500.000,</w:t>
            </w:r>
            <w:proofErr w:type="spellStart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proofErr w:type="spellEnd"/>
            <w:r w:rsidRPr="00C35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kn.</w:t>
            </w:r>
          </w:p>
          <w:p w:rsidRPr="00C350B0" w:rsidR="00D86E31" w:rsidP="00625728" w:rsidRDefault="00D86E31" w14:paraId="257C8AA4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350B0" w:rsidR="00D86E31" w:rsidP="00625728" w:rsidRDefault="00D86E31" w14:paraId="35DF7DF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C350B0" w:rsidR="00D86E31" w:rsidP="00625728" w:rsidRDefault="00D86E31" w14:paraId="59F00BAD" w14:textId="777777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1575" w:rsidP="00D53FC2" w:rsidRDefault="00211575" w14:paraId="6D67322F" w14:textId="77777777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0605B" w:rsidP="00D53FC2" w:rsidRDefault="0050605B" w14:paraId="5089E917" w14:textId="77777777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Pr="0033681B" w:rsidR="0050605B" w:rsidP="00D53FC2" w:rsidRDefault="0050605B" w14:paraId="3EA64792" w14:textId="720FDF31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  <w:sectPr w:rsidRPr="0033681B" w:rsidR="0050605B" w:rsidSect="000D4D59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Utvrđuje se da naprijed navedeni </w:t>
      </w:r>
      <w:proofErr w:type="spellStart"/>
      <w:r>
        <w:rPr>
          <w:rFonts w:ascii="Arial" w:hAnsi="Arial" w:cs="Arial"/>
          <w:sz w:val="24"/>
          <w:szCs w:val="24"/>
        </w:rPr>
        <w:t>razlučni</w:t>
      </w:r>
      <w:proofErr w:type="spellEnd"/>
      <w:r>
        <w:rPr>
          <w:rFonts w:ascii="Arial" w:hAnsi="Arial" w:cs="Arial"/>
          <w:sz w:val="24"/>
          <w:szCs w:val="24"/>
        </w:rPr>
        <w:t xml:space="preserve"> vjerovnici se nisu odrekli prava na odvojeno namirenje za iznose tražbine osigurane </w:t>
      </w:r>
      <w:proofErr w:type="spellStart"/>
      <w:r>
        <w:rPr>
          <w:rFonts w:ascii="Arial" w:hAnsi="Arial" w:cs="Arial"/>
          <w:sz w:val="24"/>
          <w:szCs w:val="24"/>
        </w:rPr>
        <w:t>razlučnim</w:t>
      </w:r>
      <w:proofErr w:type="spellEnd"/>
      <w:r>
        <w:rPr>
          <w:rFonts w:ascii="Arial" w:hAnsi="Arial" w:cs="Arial"/>
          <w:sz w:val="24"/>
          <w:szCs w:val="24"/>
        </w:rPr>
        <w:t xml:space="preserve"> pravom.</w:t>
      </w:r>
    </w:p>
    <w:p w:rsidRPr="0033681B" w:rsidR="00EA023D" w:rsidP="0050605B" w:rsidRDefault="00EA023D" w14:paraId="4FD9156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CD6434" w:rsidP="00CD6434" w:rsidRDefault="00CD6434" w14:paraId="4FD9156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Upozorava se dužnik da ako </w:t>
      </w:r>
      <w:r w:rsidRPr="0033681B" w:rsidR="00EA023D">
        <w:rPr>
          <w:rFonts w:ascii="Arial" w:hAnsi="Arial" w:cs="Arial"/>
          <w:sz w:val="24"/>
          <w:szCs w:val="24"/>
        </w:rPr>
        <w:t xml:space="preserve">prijedlog </w:t>
      </w:r>
      <w:r w:rsidRPr="0033681B">
        <w:rPr>
          <w:rFonts w:ascii="Arial" w:hAnsi="Arial" w:cs="Arial"/>
          <w:sz w:val="24"/>
          <w:szCs w:val="24"/>
        </w:rPr>
        <w:t>plan</w:t>
      </w:r>
      <w:r w:rsidRPr="0033681B" w:rsidR="00EA023D">
        <w:rPr>
          <w:rFonts w:ascii="Arial" w:hAnsi="Arial" w:cs="Arial"/>
          <w:sz w:val="24"/>
          <w:szCs w:val="24"/>
        </w:rPr>
        <w:t>a</w:t>
      </w:r>
      <w:r w:rsidRPr="0033681B">
        <w:rPr>
          <w:rFonts w:ascii="Arial" w:hAnsi="Arial" w:cs="Arial"/>
          <w:sz w:val="24"/>
          <w:szCs w:val="24"/>
        </w:rPr>
        <w:t xml:space="preserve"> restrukturiranja ne obuhvaća sve utvrđene i osporene tražbine, da je dužnik dužan najkasnije u roku od </w:t>
      </w:r>
      <w:r w:rsidRPr="0033681B" w:rsidR="00EA023D">
        <w:rPr>
          <w:rFonts w:ascii="Arial" w:hAnsi="Arial" w:cs="Arial"/>
          <w:sz w:val="24"/>
          <w:szCs w:val="24"/>
        </w:rPr>
        <w:t>21</w:t>
      </w:r>
      <w:r w:rsidRPr="0033681B">
        <w:rPr>
          <w:rFonts w:ascii="Arial" w:hAnsi="Arial" w:cs="Arial"/>
          <w:sz w:val="24"/>
          <w:szCs w:val="24"/>
        </w:rPr>
        <w:t xml:space="preserve"> dan od dana </w:t>
      </w:r>
      <w:r w:rsidRPr="0033681B" w:rsidR="00EA023D">
        <w:rPr>
          <w:rFonts w:ascii="Arial" w:hAnsi="Arial" w:cs="Arial"/>
          <w:sz w:val="24"/>
          <w:szCs w:val="24"/>
        </w:rPr>
        <w:t xml:space="preserve">dostave odluke drugostupanjskog suda o žalbi protiv rješenja o </w:t>
      </w:r>
      <w:r w:rsidRPr="0033681B">
        <w:rPr>
          <w:rFonts w:ascii="Arial" w:hAnsi="Arial" w:cs="Arial"/>
          <w:sz w:val="24"/>
          <w:szCs w:val="24"/>
        </w:rPr>
        <w:t>utvrđenim i osporenim tražbinama dostaviti sudu plan restrukturiranja</w:t>
      </w:r>
      <w:r w:rsidRPr="0033681B" w:rsidR="00EA023D">
        <w:rPr>
          <w:rFonts w:ascii="Arial" w:hAnsi="Arial" w:cs="Arial"/>
          <w:sz w:val="24"/>
          <w:szCs w:val="24"/>
        </w:rPr>
        <w:t xml:space="preserve"> kojim su obuhvaćene sve utvrđene i osporene tražbine.</w:t>
      </w:r>
      <w:r w:rsidRPr="0033681B" w:rsidR="002C10CC">
        <w:rPr>
          <w:rFonts w:ascii="Arial" w:hAnsi="Arial" w:cs="Arial"/>
          <w:sz w:val="24"/>
          <w:szCs w:val="24"/>
        </w:rPr>
        <w:t xml:space="preserve"> Na sadržaj plana restrukturiranja na odgovarajući način primjenjuje se čl. 27. SZ-a.</w:t>
      </w:r>
      <w:r w:rsidRPr="0033681B" w:rsidR="00EA023D">
        <w:rPr>
          <w:rFonts w:ascii="Arial" w:hAnsi="Arial" w:cs="Arial"/>
          <w:sz w:val="24"/>
          <w:szCs w:val="24"/>
        </w:rPr>
        <w:t xml:space="preserve"> </w:t>
      </w:r>
      <w:r w:rsidRPr="0033681B">
        <w:rPr>
          <w:rFonts w:ascii="Arial" w:hAnsi="Arial" w:cs="Arial"/>
          <w:sz w:val="24"/>
          <w:szCs w:val="24"/>
        </w:rPr>
        <w:t xml:space="preserve"> (čl. 52. st. 1. SZ). Upozorava se dužnik da će na temelju odredbe čl. 52. st. 3 SZ-a sud obustaviti postupak ako dužnik u navedenom roku iz članka čl. 52. st. 1. SZ-a ne dost</w:t>
      </w:r>
      <w:r w:rsidRPr="0033681B" w:rsidR="002C10CC">
        <w:rPr>
          <w:rFonts w:ascii="Arial" w:hAnsi="Arial" w:cs="Arial"/>
          <w:sz w:val="24"/>
          <w:szCs w:val="24"/>
        </w:rPr>
        <w:t>avi</w:t>
      </w:r>
      <w:r w:rsidRPr="0033681B">
        <w:rPr>
          <w:rFonts w:ascii="Arial" w:hAnsi="Arial" w:cs="Arial"/>
          <w:sz w:val="24"/>
          <w:szCs w:val="24"/>
        </w:rPr>
        <w:t xml:space="preserve"> plan restrukturiranja</w:t>
      </w:r>
      <w:r w:rsidRPr="0033681B" w:rsidR="00A62830">
        <w:rPr>
          <w:rFonts w:ascii="Arial" w:hAnsi="Arial" w:cs="Arial"/>
          <w:sz w:val="24"/>
          <w:szCs w:val="24"/>
        </w:rPr>
        <w:t>.</w:t>
      </w:r>
    </w:p>
    <w:p w:rsidRPr="0033681B" w:rsidR="00CD6434" w:rsidP="00CD6434" w:rsidRDefault="00CD6434" w14:paraId="4FD91562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3681B" w:rsidR="00CD6434" w:rsidP="00CD6434" w:rsidRDefault="00CD6434" w14:paraId="4FD9156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33681B">
        <w:rPr>
          <w:rFonts w:ascii="Arial" w:hAnsi="Arial" w:cs="Arial"/>
          <w:sz w:val="24"/>
          <w:szCs w:val="24"/>
        </w:rPr>
        <w:t>predstečajnog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sporazuma (</w:t>
      </w:r>
      <w:proofErr w:type="spellStart"/>
      <w:r w:rsidRPr="0033681B">
        <w:rPr>
          <w:rFonts w:ascii="Arial" w:hAnsi="Arial" w:cs="Arial"/>
          <w:sz w:val="24"/>
          <w:szCs w:val="24"/>
        </w:rPr>
        <w:t>čl.37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st. 1. i st. 8. SZ).</w:t>
      </w:r>
    </w:p>
    <w:p w:rsidRPr="0033681B" w:rsidR="00CD6434" w:rsidP="00CD6434" w:rsidRDefault="00CD6434" w14:paraId="4FD91564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3681B" w:rsidR="00BC031D" w:rsidP="00BC031D" w:rsidRDefault="00BC031D" w14:paraId="4FD91565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Upozorava se dužnik kako </w:t>
      </w:r>
      <w:proofErr w:type="spellStart"/>
      <w:r w:rsidRPr="0033681B">
        <w:rPr>
          <w:rFonts w:ascii="Arial" w:hAnsi="Arial" w:cs="Arial"/>
          <w:sz w:val="24"/>
          <w:szCs w:val="24"/>
        </w:rPr>
        <w:t>predstečajni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sporazum ne smije zadirati u pravo razlučnih vjerovnika na namirenje iz predmeta na kojima postoje prava odvojenog namirenja, ako tim sporazumom nije izrekom drukčije naređeno. Ako je </w:t>
      </w:r>
      <w:proofErr w:type="spellStart"/>
      <w:r w:rsidRPr="0033681B">
        <w:rPr>
          <w:rFonts w:ascii="Arial" w:hAnsi="Arial" w:cs="Arial"/>
          <w:sz w:val="24"/>
          <w:szCs w:val="24"/>
        </w:rPr>
        <w:t>predstečajnim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sporazumom drukčije određeno, za </w:t>
      </w:r>
      <w:proofErr w:type="spellStart"/>
      <w:r w:rsidRPr="0033681B">
        <w:rPr>
          <w:rFonts w:ascii="Arial" w:hAnsi="Arial" w:cs="Arial"/>
          <w:sz w:val="24"/>
          <w:szCs w:val="24"/>
        </w:rPr>
        <w:t>razlučne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33681B">
        <w:rPr>
          <w:rFonts w:ascii="Arial" w:hAnsi="Arial" w:cs="Arial"/>
          <w:sz w:val="24"/>
          <w:szCs w:val="24"/>
        </w:rPr>
        <w:t>prestečajnog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sporazuma prema njima djeluju ( čl. 38. st. 4. SZ)</w:t>
      </w:r>
    </w:p>
    <w:p w:rsidRPr="0033681B" w:rsidR="00BC031D" w:rsidP="00CD6434" w:rsidRDefault="00BC031D" w14:paraId="4FD91567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3681B" w:rsidR="002010FE" w:rsidP="006568EC" w:rsidRDefault="002010FE" w14:paraId="4FD91568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Arial" w:hAnsi="Arial" w:eastAsia="Times New Roman" w:cs="Arial"/>
          <w:b/>
          <w:color w:val="FF0000"/>
          <w:sz w:val="24"/>
          <w:szCs w:val="24"/>
          <w:u w:val="single"/>
          <w:lang w:eastAsia="hr-HR"/>
        </w:rPr>
      </w:pPr>
    </w:p>
    <w:p w:rsidRPr="0033681B" w:rsidR="00DA7585" w:rsidP="00A62830" w:rsidRDefault="006C22A5" w14:paraId="4FD91569" w14:textId="77777777">
      <w:pPr>
        <w:ind w:firstLine="708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Sud donosi</w:t>
      </w:r>
    </w:p>
    <w:p w:rsidRPr="0033681B" w:rsidR="00DA7585" w:rsidP="006C22A5" w:rsidRDefault="00446C8A" w14:paraId="4FD9156A" w14:textId="77777777">
      <w:pPr>
        <w:jc w:val="center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33681B">
        <w:rPr>
          <w:rFonts w:ascii="Arial" w:hAnsi="Arial" w:cs="Arial"/>
          <w:sz w:val="24"/>
          <w:szCs w:val="24"/>
        </w:rPr>
        <w:t>lj</w:t>
      </w:r>
      <w:proofErr w:type="spellEnd"/>
      <w:r w:rsidRPr="0033681B">
        <w:rPr>
          <w:rFonts w:ascii="Arial" w:hAnsi="Arial" w:cs="Arial"/>
          <w:sz w:val="24"/>
          <w:szCs w:val="24"/>
        </w:rPr>
        <w:t xml:space="preserve"> u č a k</w:t>
      </w:r>
    </w:p>
    <w:p w:rsidRPr="0033681B" w:rsidR="004578A7" w:rsidP="00A62830" w:rsidRDefault="00DA7585" w14:paraId="4FD9156B" w14:textId="77777777">
      <w:pPr>
        <w:ind w:firstLine="708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Današnje ročište je dovršen</w:t>
      </w:r>
      <w:r w:rsidRPr="0033681B" w:rsidR="006C22A5">
        <w:rPr>
          <w:rFonts w:ascii="Arial" w:hAnsi="Arial" w:cs="Arial"/>
          <w:sz w:val="24"/>
          <w:szCs w:val="24"/>
        </w:rPr>
        <w:t>o.</w:t>
      </w:r>
    </w:p>
    <w:p w:rsidRPr="0033681B" w:rsidR="00DA7585" w:rsidP="00A62830" w:rsidRDefault="006C22A5" w14:paraId="4FD9156C" w14:textId="77777777">
      <w:pPr>
        <w:ind w:firstLine="708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Daljnja odluka pisanim putem.</w:t>
      </w:r>
    </w:p>
    <w:p w:rsidRPr="00AD5BF1" w:rsidR="00A916C3" w:rsidP="005867D0" w:rsidRDefault="00DA7585" w14:paraId="4FD9156D" w14:textId="3B652594">
      <w:pPr>
        <w:jc w:val="center"/>
        <w:rPr>
          <w:rFonts w:ascii="Arial" w:hAnsi="Arial" w:cs="Arial"/>
          <w:sz w:val="24"/>
          <w:szCs w:val="24"/>
        </w:rPr>
      </w:pPr>
      <w:r w:rsidRPr="00AD5BF1">
        <w:rPr>
          <w:rFonts w:ascii="Arial" w:hAnsi="Arial" w:cs="Arial"/>
          <w:sz w:val="24"/>
          <w:szCs w:val="24"/>
        </w:rPr>
        <w:t xml:space="preserve">Dovršeno </w:t>
      </w:r>
      <w:proofErr w:type="spellStart"/>
      <w:r w:rsidRPr="00AD5BF1" w:rsidR="005867D0">
        <w:rPr>
          <w:rFonts w:ascii="Arial" w:hAnsi="Arial" w:cs="Arial"/>
          <w:sz w:val="24"/>
          <w:szCs w:val="24"/>
        </w:rPr>
        <w:t>1</w:t>
      </w:r>
      <w:r w:rsidRPr="00AD5BF1" w:rsidR="00AD5BF1">
        <w:rPr>
          <w:rFonts w:ascii="Arial" w:hAnsi="Arial" w:cs="Arial"/>
          <w:sz w:val="24"/>
          <w:szCs w:val="24"/>
        </w:rPr>
        <w:t>0</w:t>
      </w:r>
      <w:proofErr w:type="spellEnd"/>
      <w:r w:rsidRPr="00AD5BF1" w:rsidR="005867D0">
        <w:rPr>
          <w:rFonts w:ascii="Arial" w:hAnsi="Arial" w:cs="Arial"/>
          <w:sz w:val="24"/>
          <w:szCs w:val="24"/>
        </w:rPr>
        <w:t>:</w:t>
      </w:r>
      <w:proofErr w:type="spellStart"/>
      <w:r w:rsidRPr="00AD5BF1" w:rsidR="00AD5BF1">
        <w:rPr>
          <w:rFonts w:ascii="Arial" w:hAnsi="Arial" w:cs="Arial"/>
          <w:sz w:val="24"/>
          <w:szCs w:val="24"/>
        </w:rPr>
        <w:t>35</w:t>
      </w:r>
      <w:proofErr w:type="spellEnd"/>
      <w:r w:rsidRPr="00AD5BF1" w:rsidR="005867D0">
        <w:rPr>
          <w:rFonts w:ascii="Arial" w:hAnsi="Arial" w:cs="Arial"/>
          <w:sz w:val="24"/>
          <w:szCs w:val="24"/>
        </w:rPr>
        <w:t xml:space="preserve"> sati.</w:t>
      </w:r>
    </w:p>
    <w:p w:rsidRPr="0033681B" w:rsidR="006C22A5" w:rsidP="00E639EC" w:rsidRDefault="008556C3" w14:paraId="4FD9156E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Sudac:</w:t>
      </w:r>
    </w:p>
    <w:p w:rsidRPr="0033681B" w:rsidR="008556C3" w:rsidP="00E639EC" w:rsidRDefault="008556C3" w14:paraId="4FD9156F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3681B" w:rsidR="002D58F9" w:rsidP="00E639EC" w:rsidRDefault="002D58F9" w14:paraId="4FD91570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3681B" w:rsidR="008556C3" w:rsidP="00E639EC" w:rsidRDefault="00A62830" w14:paraId="4FD9157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Zapisničar:</w:t>
      </w:r>
    </w:p>
    <w:p w:rsidRPr="0033681B" w:rsidR="00A62830" w:rsidP="008556C3" w:rsidRDefault="00A62830" w14:paraId="4FD9157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A62830" w:rsidP="008556C3" w:rsidRDefault="00A62830" w14:paraId="4FD9157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Povjerenik:</w:t>
      </w:r>
    </w:p>
    <w:p w:rsidRPr="0033681B" w:rsidR="002D58F9" w:rsidP="008556C3" w:rsidRDefault="002D58F9" w14:paraId="4FD9157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ab/>
        <w:t>_______________________________________________________</w:t>
      </w:r>
    </w:p>
    <w:p w:rsidRPr="0033681B" w:rsidR="00A62830" w:rsidP="008556C3" w:rsidRDefault="00A62830" w14:paraId="4FD9157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A62830" w:rsidP="008556C3" w:rsidRDefault="00A62830" w14:paraId="4FD9157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Dužnik:</w:t>
      </w:r>
    </w:p>
    <w:p w:rsidRPr="0033681B" w:rsidR="00A62830" w:rsidP="008556C3" w:rsidRDefault="00A62830" w14:paraId="4FD9157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ab/>
        <w:t>________________________________________________________</w:t>
      </w:r>
    </w:p>
    <w:p w:rsidRPr="0033681B" w:rsidR="00A62830" w:rsidP="008556C3" w:rsidRDefault="00A62830" w14:paraId="4FD9157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7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8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2D58F9" w:rsidP="008556C3" w:rsidRDefault="002D58F9" w14:paraId="4FD9158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A62830" w:rsidP="008556C3" w:rsidRDefault="00A62830" w14:paraId="4FD9158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81B">
        <w:rPr>
          <w:rFonts w:ascii="Arial" w:hAnsi="Arial" w:cs="Arial"/>
          <w:sz w:val="24"/>
          <w:szCs w:val="24"/>
        </w:rPr>
        <w:t>Vjerovnici:</w:t>
      </w:r>
    </w:p>
    <w:p w:rsidRPr="0033681B" w:rsidR="00A62830" w:rsidP="00A62830" w:rsidRDefault="00A62830" w14:paraId="4FD9158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3681B" w:rsidR="00A62830" w:rsidP="00A62830" w:rsidRDefault="00A62830" w14:paraId="4FD91584" w14:textId="77777777">
      <w:pPr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sectPr w:rsidRPr="0033681B" w:rsidR="00A62830" w:rsidSect="001B593D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25728" w:rsidP="00C104A9" w:rsidRDefault="00625728" w14:paraId="4FD91587" w14:textId="77777777">
      <w:pPr>
        <w:spacing w:after="0" w:line="240" w:lineRule="auto"/>
      </w:pPr>
      <w:r>
        <w:separator/>
      </w:r>
    </w:p>
  </w:endnote>
  <w:endnote w:type="continuationSeparator" w:id="0">
    <w:p w:rsidR="00625728" w:rsidP="00C104A9" w:rsidRDefault="00625728" w14:paraId="4FD9158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25728" w:rsidP="00C104A9" w:rsidRDefault="00625728" w14:paraId="4FD91585" w14:textId="77777777">
      <w:pPr>
        <w:spacing w:after="0" w:line="240" w:lineRule="auto"/>
      </w:pPr>
      <w:r>
        <w:separator/>
      </w:r>
    </w:p>
  </w:footnote>
  <w:footnote w:type="continuationSeparator" w:id="0">
    <w:p w:rsidR="00625728" w:rsidP="00C104A9" w:rsidRDefault="00625728" w14:paraId="4FD9158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20C5" w:rsidR="00625728" w:rsidP="00E45BD7" w:rsidRDefault="00625728" w14:paraId="4FD91589" w14:textId="33A29F1D">
    <w:pPr>
      <w:pStyle w:val="Zaglavlje"/>
      <w:tabs>
        <w:tab w:val="left" w:pos="7037"/>
      </w:tabs>
      <w:jc w:val="right"/>
      <w:rPr>
        <w:rFonts w:ascii="Arial" w:hAnsi="Arial" w:cs="Arial"/>
      </w:rPr>
    </w:pPr>
    <w:r w:rsidRPr="000920C5">
      <w:rPr>
        <w:rFonts w:ascii="Arial" w:hAnsi="Arial" w:cs="Arial"/>
      </w:rPr>
      <w:tab/>
    </w:r>
    <w:r w:rsidRPr="000920C5">
      <w:rPr>
        <w:rFonts w:ascii="Arial" w:hAnsi="Arial" w:cs="Arial"/>
        <w:sz w:val="24"/>
        <w:szCs w:val="24"/>
      </w:rPr>
      <w:t>89. St-1078/21-</w:t>
    </w:r>
    <w:r>
      <w:rPr>
        <w:rFonts w:ascii="Arial" w:hAnsi="Arial" w:cs="Arial"/>
        <w:sz w:val="24"/>
        <w:szCs w:val="24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D57"/>
    <w:multiLevelType w:val="hybridMultilevel"/>
    <w:tmpl w:val="5C663BEC"/>
    <w:lvl w:ilvl="0" w:tplc="3E7452C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834314"/>
    <w:multiLevelType w:val="hybridMultilevel"/>
    <w:tmpl w:val="E7428488"/>
    <w:lvl w:ilvl="0" w:tplc="041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164FE"/>
    <w:rsid w:val="0003205B"/>
    <w:rsid w:val="00046C98"/>
    <w:rsid w:val="000501D6"/>
    <w:rsid w:val="00055B66"/>
    <w:rsid w:val="00061DBA"/>
    <w:rsid w:val="000668D7"/>
    <w:rsid w:val="000703E2"/>
    <w:rsid w:val="00080033"/>
    <w:rsid w:val="00087FC6"/>
    <w:rsid w:val="000920C5"/>
    <w:rsid w:val="000A7ADF"/>
    <w:rsid w:val="000B37B2"/>
    <w:rsid w:val="000B4E5B"/>
    <w:rsid w:val="000B52C4"/>
    <w:rsid w:val="000B643B"/>
    <w:rsid w:val="000B7AF7"/>
    <w:rsid w:val="000C0350"/>
    <w:rsid w:val="000D2D00"/>
    <w:rsid w:val="000D4D59"/>
    <w:rsid w:val="000E519E"/>
    <w:rsid w:val="000F4149"/>
    <w:rsid w:val="00111492"/>
    <w:rsid w:val="00116582"/>
    <w:rsid w:val="00124B65"/>
    <w:rsid w:val="00136336"/>
    <w:rsid w:val="001553A9"/>
    <w:rsid w:val="00166752"/>
    <w:rsid w:val="00174DA2"/>
    <w:rsid w:val="001758CC"/>
    <w:rsid w:val="00190632"/>
    <w:rsid w:val="001A669A"/>
    <w:rsid w:val="001B593D"/>
    <w:rsid w:val="001B6D86"/>
    <w:rsid w:val="001C2337"/>
    <w:rsid w:val="001C2B09"/>
    <w:rsid w:val="001D0969"/>
    <w:rsid w:val="001D1ED6"/>
    <w:rsid w:val="001F0C17"/>
    <w:rsid w:val="002009C1"/>
    <w:rsid w:val="002010FE"/>
    <w:rsid w:val="00202437"/>
    <w:rsid w:val="00203CF1"/>
    <w:rsid w:val="002056FD"/>
    <w:rsid w:val="0020696E"/>
    <w:rsid w:val="00211575"/>
    <w:rsid w:val="002122C4"/>
    <w:rsid w:val="00217D21"/>
    <w:rsid w:val="00235463"/>
    <w:rsid w:val="002405DF"/>
    <w:rsid w:val="0024070B"/>
    <w:rsid w:val="00242088"/>
    <w:rsid w:val="00252041"/>
    <w:rsid w:val="00263994"/>
    <w:rsid w:val="00270D53"/>
    <w:rsid w:val="0027641E"/>
    <w:rsid w:val="002767D9"/>
    <w:rsid w:val="00277059"/>
    <w:rsid w:val="0029509C"/>
    <w:rsid w:val="002B1C94"/>
    <w:rsid w:val="002B7320"/>
    <w:rsid w:val="002B794F"/>
    <w:rsid w:val="002B7B69"/>
    <w:rsid w:val="002B7F07"/>
    <w:rsid w:val="002C10CC"/>
    <w:rsid w:val="002D58F9"/>
    <w:rsid w:val="002F02F9"/>
    <w:rsid w:val="003005F8"/>
    <w:rsid w:val="00301C57"/>
    <w:rsid w:val="00303B7B"/>
    <w:rsid w:val="00312807"/>
    <w:rsid w:val="0031391D"/>
    <w:rsid w:val="00330B62"/>
    <w:rsid w:val="00333EE8"/>
    <w:rsid w:val="0033681B"/>
    <w:rsid w:val="003371B3"/>
    <w:rsid w:val="003465F1"/>
    <w:rsid w:val="0034667D"/>
    <w:rsid w:val="00347A20"/>
    <w:rsid w:val="00350890"/>
    <w:rsid w:val="00352E4F"/>
    <w:rsid w:val="00371A24"/>
    <w:rsid w:val="003823DE"/>
    <w:rsid w:val="00382989"/>
    <w:rsid w:val="00386715"/>
    <w:rsid w:val="00386FBD"/>
    <w:rsid w:val="00387C06"/>
    <w:rsid w:val="003906B8"/>
    <w:rsid w:val="003A4991"/>
    <w:rsid w:val="003B0230"/>
    <w:rsid w:val="003E680E"/>
    <w:rsid w:val="003F3717"/>
    <w:rsid w:val="003F4996"/>
    <w:rsid w:val="003F5D8E"/>
    <w:rsid w:val="0041263F"/>
    <w:rsid w:val="00417439"/>
    <w:rsid w:val="00421364"/>
    <w:rsid w:val="00427712"/>
    <w:rsid w:val="0043126C"/>
    <w:rsid w:val="00432960"/>
    <w:rsid w:val="00437C9B"/>
    <w:rsid w:val="0044689B"/>
    <w:rsid w:val="00446C8A"/>
    <w:rsid w:val="004578A7"/>
    <w:rsid w:val="00466727"/>
    <w:rsid w:val="0047423B"/>
    <w:rsid w:val="00480C6C"/>
    <w:rsid w:val="004820FB"/>
    <w:rsid w:val="0048320F"/>
    <w:rsid w:val="0048648B"/>
    <w:rsid w:val="004A6FC6"/>
    <w:rsid w:val="004A7DAD"/>
    <w:rsid w:val="004B0382"/>
    <w:rsid w:val="004B219A"/>
    <w:rsid w:val="004B6B20"/>
    <w:rsid w:val="004C2ACD"/>
    <w:rsid w:val="004E0887"/>
    <w:rsid w:val="004F608E"/>
    <w:rsid w:val="00502597"/>
    <w:rsid w:val="0050605B"/>
    <w:rsid w:val="00510146"/>
    <w:rsid w:val="005141D8"/>
    <w:rsid w:val="00517B6A"/>
    <w:rsid w:val="00524ED4"/>
    <w:rsid w:val="005316E8"/>
    <w:rsid w:val="0054449C"/>
    <w:rsid w:val="005532BD"/>
    <w:rsid w:val="00561490"/>
    <w:rsid w:val="00561AB6"/>
    <w:rsid w:val="00563E7B"/>
    <w:rsid w:val="005716DA"/>
    <w:rsid w:val="0057527E"/>
    <w:rsid w:val="00582C59"/>
    <w:rsid w:val="00583F0D"/>
    <w:rsid w:val="00585660"/>
    <w:rsid w:val="005867D0"/>
    <w:rsid w:val="0058774A"/>
    <w:rsid w:val="00596CDE"/>
    <w:rsid w:val="00597F36"/>
    <w:rsid w:val="005A1833"/>
    <w:rsid w:val="005A7B28"/>
    <w:rsid w:val="005A7E79"/>
    <w:rsid w:val="005B16A6"/>
    <w:rsid w:val="005B780B"/>
    <w:rsid w:val="005C4F40"/>
    <w:rsid w:val="005D5879"/>
    <w:rsid w:val="005D5CA7"/>
    <w:rsid w:val="005E44C9"/>
    <w:rsid w:val="00600D2E"/>
    <w:rsid w:val="00611CCC"/>
    <w:rsid w:val="00612A34"/>
    <w:rsid w:val="00617FBD"/>
    <w:rsid w:val="00625728"/>
    <w:rsid w:val="006261B5"/>
    <w:rsid w:val="00634D1C"/>
    <w:rsid w:val="00653DA5"/>
    <w:rsid w:val="00655E0C"/>
    <w:rsid w:val="006568EC"/>
    <w:rsid w:val="00674E80"/>
    <w:rsid w:val="00684211"/>
    <w:rsid w:val="006A00F2"/>
    <w:rsid w:val="006A3B1B"/>
    <w:rsid w:val="006A67BA"/>
    <w:rsid w:val="006B05C7"/>
    <w:rsid w:val="006B4E05"/>
    <w:rsid w:val="006B533B"/>
    <w:rsid w:val="006C22A5"/>
    <w:rsid w:val="006C4556"/>
    <w:rsid w:val="006C4671"/>
    <w:rsid w:val="006C5608"/>
    <w:rsid w:val="006C7AF5"/>
    <w:rsid w:val="006D0135"/>
    <w:rsid w:val="006D3EED"/>
    <w:rsid w:val="006E7380"/>
    <w:rsid w:val="00701DEE"/>
    <w:rsid w:val="007033BD"/>
    <w:rsid w:val="007065A3"/>
    <w:rsid w:val="00707C9A"/>
    <w:rsid w:val="007145FC"/>
    <w:rsid w:val="00726928"/>
    <w:rsid w:val="00747E65"/>
    <w:rsid w:val="00751A75"/>
    <w:rsid w:val="00775956"/>
    <w:rsid w:val="007870FB"/>
    <w:rsid w:val="0079704F"/>
    <w:rsid w:val="007A04BB"/>
    <w:rsid w:val="007A1A1A"/>
    <w:rsid w:val="007B05E9"/>
    <w:rsid w:val="007B1BFB"/>
    <w:rsid w:val="007B6ADC"/>
    <w:rsid w:val="007C3776"/>
    <w:rsid w:val="007D0C38"/>
    <w:rsid w:val="007D70BD"/>
    <w:rsid w:val="007D7A3F"/>
    <w:rsid w:val="007E1B3E"/>
    <w:rsid w:val="007E44CD"/>
    <w:rsid w:val="007E73FD"/>
    <w:rsid w:val="007F52FE"/>
    <w:rsid w:val="0080273C"/>
    <w:rsid w:val="008030B1"/>
    <w:rsid w:val="0080408C"/>
    <w:rsid w:val="00814604"/>
    <w:rsid w:val="00821691"/>
    <w:rsid w:val="008228D5"/>
    <w:rsid w:val="00822F41"/>
    <w:rsid w:val="008232FC"/>
    <w:rsid w:val="008264C8"/>
    <w:rsid w:val="008367C5"/>
    <w:rsid w:val="008413D9"/>
    <w:rsid w:val="00852C3E"/>
    <w:rsid w:val="008556C3"/>
    <w:rsid w:val="0086030E"/>
    <w:rsid w:val="00863F6D"/>
    <w:rsid w:val="0086553F"/>
    <w:rsid w:val="008739B2"/>
    <w:rsid w:val="00887DE0"/>
    <w:rsid w:val="00890CCF"/>
    <w:rsid w:val="00894E7C"/>
    <w:rsid w:val="008957FF"/>
    <w:rsid w:val="00895CE9"/>
    <w:rsid w:val="008D779C"/>
    <w:rsid w:val="008E3181"/>
    <w:rsid w:val="008E372E"/>
    <w:rsid w:val="009218C8"/>
    <w:rsid w:val="00921B7A"/>
    <w:rsid w:val="00927B90"/>
    <w:rsid w:val="00936012"/>
    <w:rsid w:val="00944FA7"/>
    <w:rsid w:val="0095576C"/>
    <w:rsid w:val="009567EF"/>
    <w:rsid w:val="009710B0"/>
    <w:rsid w:val="00972F24"/>
    <w:rsid w:val="009763E9"/>
    <w:rsid w:val="00980C89"/>
    <w:rsid w:val="00986856"/>
    <w:rsid w:val="00993636"/>
    <w:rsid w:val="00993D03"/>
    <w:rsid w:val="00994526"/>
    <w:rsid w:val="0099489E"/>
    <w:rsid w:val="009A258F"/>
    <w:rsid w:val="009A6EC4"/>
    <w:rsid w:val="009B5D48"/>
    <w:rsid w:val="009C48F5"/>
    <w:rsid w:val="009C6AA2"/>
    <w:rsid w:val="009D437D"/>
    <w:rsid w:val="009D57A3"/>
    <w:rsid w:val="009F2A85"/>
    <w:rsid w:val="009F46E7"/>
    <w:rsid w:val="00A161F1"/>
    <w:rsid w:val="00A20952"/>
    <w:rsid w:val="00A215DF"/>
    <w:rsid w:val="00A34A46"/>
    <w:rsid w:val="00A37D0E"/>
    <w:rsid w:val="00A440CD"/>
    <w:rsid w:val="00A555BE"/>
    <w:rsid w:val="00A62830"/>
    <w:rsid w:val="00A63722"/>
    <w:rsid w:val="00A70ADB"/>
    <w:rsid w:val="00A73502"/>
    <w:rsid w:val="00A916C3"/>
    <w:rsid w:val="00A93A39"/>
    <w:rsid w:val="00A96C4C"/>
    <w:rsid w:val="00AB1715"/>
    <w:rsid w:val="00AB582C"/>
    <w:rsid w:val="00AB676B"/>
    <w:rsid w:val="00AB6A4B"/>
    <w:rsid w:val="00AC41FD"/>
    <w:rsid w:val="00AD39A2"/>
    <w:rsid w:val="00AD411C"/>
    <w:rsid w:val="00AD5BF1"/>
    <w:rsid w:val="00AE0834"/>
    <w:rsid w:val="00AE21C7"/>
    <w:rsid w:val="00AE425F"/>
    <w:rsid w:val="00AF136D"/>
    <w:rsid w:val="00AF4B8D"/>
    <w:rsid w:val="00AF7DC6"/>
    <w:rsid w:val="00B20A6E"/>
    <w:rsid w:val="00B21282"/>
    <w:rsid w:val="00B2472E"/>
    <w:rsid w:val="00B259C0"/>
    <w:rsid w:val="00B25BCF"/>
    <w:rsid w:val="00B31389"/>
    <w:rsid w:val="00B37CE5"/>
    <w:rsid w:val="00B40F93"/>
    <w:rsid w:val="00B5631B"/>
    <w:rsid w:val="00B67135"/>
    <w:rsid w:val="00B71DD0"/>
    <w:rsid w:val="00B72813"/>
    <w:rsid w:val="00B827D7"/>
    <w:rsid w:val="00B876E0"/>
    <w:rsid w:val="00BA2298"/>
    <w:rsid w:val="00BC031D"/>
    <w:rsid w:val="00BC57EE"/>
    <w:rsid w:val="00BC58E6"/>
    <w:rsid w:val="00BE397E"/>
    <w:rsid w:val="00BF3A18"/>
    <w:rsid w:val="00BF6B86"/>
    <w:rsid w:val="00C00146"/>
    <w:rsid w:val="00C01C96"/>
    <w:rsid w:val="00C03D32"/>
    <w:rsid w:val="00C104A9"/>
    <w:rsid w:val="00C10A3E"/>
    <w:rsid w:val="00C134DA"/>
    <w:rsid w:val="00C13C54"/>
    <w:rsid w:val="00C147E9"/>
    <w:rsid w:val="00C14CE9"/>
    <w:rsid w:val="00C30DD6"/>
    <w:rsid w:val="00C3359F"/>
    <w:rsid w:val="00C3419B"/>
    <w:rsid w:val="00C42E21"/>
    <w:rsid w:val="00C536D8"/>
    <w:rsid w:val="00C61334"/>
    <w:rsid w:val="00C65B38"/>
    <w:rsid w:val="00C66204"/>
    <w:rsid w:val="00C701EA"/>
    <w:rsid w:val="00C75024"/>
    <w:rsid w:val="00C84763"/>
    <w:rsid w:val="00CA5D42"/>
    <w:rsid w:val="00CB5A1F"/>
    <w:rsid w:val="00CC0201"/>
    <w:rsid w:val="00CC1432"/>
    <w:rsid w:val="00CC2C7F"/>
    <w:rsid w:val="00CD6434"/>
    <w:rsid w:val="00CD68DB"/>
    <w:rsid w:val="00CF1B5D"/>
    <w:rsid w:val="00CF1B70"/>
    <w:rsid w:val="00D06AE7"/>
    <w:rsid w:val="00D10102"/>
    <w:rsid w:val="00D17727"/>
    <w:rsid w:val="00D32B90"/>
    <w:rsid w:val="00D35CAE"/>
    <w:rsid w:val="00D43B20"/>
    <w:rsid w:val="00D5046B"/>
    <w:rsid w:val="00D53FC2"/>
    <w:rsid w:val="00D66981"/>
    <w:rsid w:val="00D675F4"/>
    <w:rsid w:val="00D77621"/>
    <w:rsid w:val="00D77D0B"/>
    <w:rsid w:val="00D86E31"/>
    <w:rsid w:val="00D876F4"/>
    <w:rsid w:val="00D92B26"/>
    <w:rsid w:val="00DA2D2A"/>
    <w:rsid w:val="00DA33C9"/>
    <w:rsid w:val="00DA7585"/>
    <w:rsid w:val="00DB3260"/>
    <w:rsid w:val="00DC179A"/>
    <w:rsid w:val="00DD20CF"/>
    <w:rsid w:val="00DE0827"/>
    <w:rsid w:val="00DE2DEB"/>
    <w:rsid w:val="00DF437D"/>
    <w:rsid w:val="00DF5DAB"/>
    <w:rsid w:val="00E045D5"/>
    <w:rsid w:val="00E21380"/>
    <w:rsid w:val="00E33D6D"/>
    <w:rsid w:val="00E371DE"/>
    <w:rsid w:val="00E40A6D"/>
    <w:rsid w:val="00E40CB0"/>
    <w:rsid w:val="00E45BD7"/>
    <w:rsid w:val="00E50A6E"/>
    <w:rsid w:val="00E639EC"/>
    <w:rsid w:val="00E66116"/>
    <w:rsid w:val="00E72A02"/>
    <w:rsid w:val="00E74A2B"/>
    <w:rsid w:val="00E75B0B"/>
    <w:rsid w:val="00E8495D"/>
    <w:rsid w:val="00E85A6A"/>
    <w:rsid w:val="00E96BB6"/>
    <w:rsid w:val="00E96E4A"/>
    <w:rsid w:val="00EA023D"/>
    <w:rsid w:val="00EA4CA9"/>
    <w:rsid w:val="00EB2228"/>
    <w:rsid w:val="00EC48C2"/>
    <w:rsid w:val="00ED3DE7"/>
    <w:rsid w:val="00EF7F50"/>
    <w:rsid w:val="00F03FD1"/>
    <w:rsid w:val="00F0707B"/>
    <w:rsid w:val="00F13B9A"/>
    <w:rsid w:val="00F14160"/>
    <w:rsid w:val="00F23A1B"/>
    <w:rsid w:val="00F24A51"/>
    <w:rsid w:val="00F271D3"/>
    <w:rsid w:val="00F33DDA"/>
    <w:rsid w:val="00F36379"/>
    <w:rsid w:val="00F47AEE"/>
    <w:rsid w:val="00F51DAC"/>
    <w:rsid w:val="00F55BB0"/>
    <w:rsid w:val="00F72233"/>
    <w:rsid w:val="00F72F83"/>
    <w:rsid w:val="00F85496"/>
    <w:rsid w:val="00F86084"/>
    <w:rsid w:val="00FA283F"/>
    <w:rsid w:val="00FA560A"/>
    <w:rsid w:val="00FB61EA"/>
    <w:rsid w:val="00FD205F"/>
    <w:rsid w:val="00F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7585" v:ext="edit"/>
    <o:shapelayout v:ext="edit">
      <o:idmap data="1" v:ext="edit"/>
    </o:shapelayout>
  </w:shapeDefaults>
  <w:decimalSymbol w:val=","/>
  <w:listSeparator w:val=";"/>
  <w14:docId w14:val="4FD910C6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Hiperveza">
    <w:name w:val="Hyperlink"/>
    <w:basedOn w:val="Zadanifontodlomka"/>
    <w:uiPriority w:val="99"/>
    <w:semiHidden/>
    <w:unhideWhenUsed/>
    <w:rsid w:val="005141D8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141D8"/>
    <w:rPr>
      <w:color w:val="800080"/>
      <w:u w:val="single"/>
    </w:rPr>
  </w:style>
  <w:style w:type="paragraph" w:styleId="xl65" w:customStyle="true">
    <w:name w:val="xl65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6" w:customStyle="true">
    <w:name w:val="xl66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xl67" w:customStyle="true">
    <w:name w:val="xl67"/>
    <w:basedOn w:val="Normal"/>
    <w:rsid w:val="005141D8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8" w:customStyle="true">
    <w:name w:val="xl68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9" w:customStyle="true">
    <w:name w:val="xl69"/>
    <w:basedOn w:val="Normal"/>
    <w:rsid w:val="005141D8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0" w:customStyle="true">
    <w:name w:val="xl70"/>
    <w:basedOn w:val="Normal"/>
    <w:rsid w:val="005141D8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5141D8"/>
    <w:pPr>
      <w:spacing w:before="100" w:beforeAutospacing="true" w:after="100" w:afterAutospacing="true" w:line="240" w:lineRule="auto"/>
      <w:jc w:val="righ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2" w:customStyle="true">
    <w:name w:val="xl72"/>
    <w:basedOn w:val="Normal"/>
    <w:rsid w:val="005141D8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sz w:val="24"/>
      <w:szCs w:val="24"/>
      <w:lang w:eastAsia="hr-HR"/>
    </w:rPr>
  </w:style>
  <w:style w:type="paragraph" w:styleId="xl73" w:customStyle="true">
    <w:name w:val="xl73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EB9C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sz w:val="16"/>
      <w:szCs w:val="16"/>
      <w:lang w:eastAsia="hr-HR"/>
    </w:rPr>
  </w:style>
  <w:style w:type="paragraph" w:styleId="xl74" w:customStyle="true">
    <w:name w:val="xl74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5" w:customStyle="true">
    <w:name w:val="xl75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6" w:customStyle="true">
    <w:name w:val="xl76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7" w:customStyle="true">
    <w:name w:val="xl77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8" w:customStyle="true">
    <w:name w:val="xl78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79" w:customStyle="true">
    <w:name w:val="xl79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0" w:customStyle="true">
    <w:name w:val="xl80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2" w:customStyle="true">
    <w:name w:val="xl82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3" w:customStyle="true">
    <w:name w:val="xl83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84" w:customStyle="true">
    <w:name w:val="xl84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5" w:customStyle="true">
    <w:name w:val="xl85"/>
    <w:basedOn w:val="Normal"/>
    <w:rsid w:val="005141D8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table" w:styleId="GridTable4-Accent11" w:customStyle="true">
    <w:name w:val="Grid Table 4 - Accent 11"/>
    <w:basedOn w:val="Obinatablica"/>
    <w:uiPriority w:val="49"/>
    <w:rsid w:val="00211575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msonormal0" w:customStyle="true">
    <w:name w:val="msonormal"/>
    <w:basedOn w:val="Normal"/>
    <w:rsid w:val="00863F6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3" w:customStyle="true">
    <w:name w:val="xl63"/>
    <w:basedOn w:val="Normal"/>
    <w:rsid w:val="00863F6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4" w:customStyle="true">
    <w:name w:val="xl64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2F75B5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000000"/>
      <w:sz w:val="16"/>
      <w:szCs w:val="16"/>
      <w:lang w:eastAsia="hr-HR"/>
    </w:rPr>
  </w:style>
  <w:style w:type="paragraph" w:styleId="xl86" w:customStyle="true">
    <w:name w:val="xl86"/>
    <w:basedOn w:val="Normal"/>
    <w:rsid w:val="00863F6D"/>
    <w:pPr>
      <w:shd w:val="clear" w:color="000000" w:fill="FFFFFF"/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 w:line="240" w:lineRule="auto"/>
    </w:pPr>
    <w:rPr>
      <w:rFonts w:ascii="Arial Narrow" w:hAnsi="Arial Narrow" w:eastAsia="Times New Roman" w:cs="Times New Roman"/>
      <w:sz w:val="16"/>
      <w:szCs w:val="16"/>
      <w:lang w:eastAsia="hr-HR"/>
    </w:rPr>
  </w:style>
  <w:style w:type="paragraph" w:styleId="xl88" w:customStyle="true">
    <w:name w:val="xl88"/>
    <w:basedOn w:val="Normal"/>
    <w:rsid w:val="00863F6D"/>
    <w:pPr>
      <w:shd w:val="clear" w:color="000000" w:fill="FFFFFF"/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9" w:customStyle="true">
    <w:name w:val="xl89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863F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03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35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035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035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035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Hiperveza" w:type="character">
    <w:name w:val="Hyperlink"/>
    <w:basedOn w:val="Zadanifontodlomka"/>
    <w:uiPriority w:val="99"/>
    <w:semiHidden/>
    <w:unhideWhenUsed/>
    <w:rsid w:val="005141D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141D8"/>
    <w:rPr>
      <w:color w:val="800080"/>
      <w:u w:val="single"/>
    </w:rPr>
  </w:style>
  <w:style w:customStyle="1" w:styleId="xl65" w:type="paragraph">
    <w:name w:val="xl65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5141D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5141D8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5141D8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5141D8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5141D8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73" w:type="paragraph">
    <w:name w:val="xl73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EB9C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sz w:val="16"/>
      <w:szCs w:val="16"/>
      <w:lang w:eastAsia="hr-HR"/>
    </w:rPr>
  </w:style>
  <w:style w:customStyle="1" w:styleId="xl74" w:type="paragraph">
    <w:name w:val="xl74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5" w:type="paragraph">
    <w:name w:val="xl75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6" w:type="paragraph">
    <w:name w:val="xl76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7" w:type="paragraph">
    <w:name w:val="xl77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8" w:type="paragraph">
    <w:name w:val="xl78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79" w:type="paragraph">
    <w:name w:val="xl79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0" w:type="paragraph">
    <w:name w:val="xl80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2" w:type="paragraph">
    <w:name w:val="xl82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3" w:type="paragraph">
    <w:name w:val="xl83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4" w:type="paragraph">
    <w:name w:val="xl84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5" w:type="paragraph">
    <w:name w:val="xl85"/>
    <w:basedOn w:val="Normal"/>
    <w:rsid w:val="00514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GridTable4-Accent11" w:type="table">
    <w:name w:val="Grid Table 4 - Accent 11"/>
    <w:basedOn w:val="Obinatablica"/>
    <w:uiPriority w:val="49"/>
    <w:rsid w:val="00211575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863F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3" w:type="paragraph">
    <w:name w:val="xl63"/>
    <w:basedOn w:val="Normal"/>
    <w:rsid w:val="00863F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4" w:type="paragraph">
    <w:name w:val="xl64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2F75B5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000000"/>
      <w:sz w:val="16"/>
      <w:szCs w:val="16"/>
      <w:lang w:eastAsia="hr-HR"/>
    </w:rPr>
  </w:style>
  <w:style w:customStyle="1" w:styleId="xl86" w:type="paragraph">
    <w:name w:val="xl86"/>
    <w:basedOn w:val="Normal"/>
    <w:rsid w:val="00863F6D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Arial Narrow" w:cs="Times New Roman" w:eastAsia="Times New Roman" w:hAnsi="Arial Narrow"/>
      <w:sz w:val="16"/>
      <w:szCs w:val="16"/>
      <w:lang w:eastAsia="hr-HR"/>
    </w:rPr>
  </w:style>
  <w:style w:customStyle="1" w:styleId="xl88" w:type="paragraph">
    <w:name w:val="xl88"/>
    <w:basedOn w:val="Normal"/>
    <w:rsid w:val="00863F6D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0" w:type="paragraph">
    <w:name w:val="xl90"/>
    <w:basedOn w:val="Normal"/>
    <w:rsid w:val="00863F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3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350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350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350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06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010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44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2021.</izvorni_sadrzaj>
    <derivirana_varijabla naziv="DomainObject.StvarniPocetakDatum_1">29. lipnja 2021.</derivirana_varijabla>
  </DomainObject.StvarniPocetakDatum>
  <DomainObject.StvarniZavrsetakDatum>
    <izvorni_sadrzaj>29. lipnja 2021.</izvorni_sadrzaj>
    <derivirana_varijabla naziv="DomainObject.StvarniZavrsetakDatum_1">29. lipnja 2021.</derivirana_varijabla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St-1078/2021-10</izvorni_sadrzaj>
    <derivirana_varijabla naziv="DomainObject.Zapisnik.Oznaka_1">St-1078/2021-10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St-1078/2021</izvorni_sadrzaj>
    <derivirana_varijabla naziv="DomainObject.Predmet.OznakaBroj_1">St-1078/2021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VIKING d.o.o. zastupanog po punomoćniku Robert Vlašić</izvorni_sadrzaj>
    <derivirana_varijabla naziv="DomainObject.Predmet.ProtustrankaFormated_1">  VIKING d.o.o. zastupanog po punomoćniku Robert Vlašić</derivirana_varijabla>
  </DomainObject.Predmet.ProtustrankaFormated>
  <DomainObject.Predmet.ProtustrankaFormatedOIB>
    <izvorni_sadrzaj>  VIKING d.o.o., OIB 16476923515 zastupanog po punomoćniku Robert Vlašić</izvorni_sadrzaj>
    <derivirana_varijabla naziv="DomainObject.Predmet.ProtustrankaFormatedOIB_1">  VIKING d.o.o., OIB 16476923515 zastupanog po punomoćniku Robert Vlašić</derivirana_varijabla>
  </DomainObject.Predmet.ProtustrankaFormatedOIB>
  <DomainObject.Predmet.ProtustrankaFormatedWithAdress>
    <izvorni_sadrzaj> VIKING d.o.o., Vida Došena 27, 10000 Zagreb zastupanog po punomoćniku Robert Vlašić</izvorni_sadrzaj>
    <derivirana_varijabla naziv="DomainObject.Predmet.ProtustrankaFormatedWithAdress_1"> VIKING d.o.o., Vida Došena 27, 10000 Zagreb zastupanog po punomoćniku Robert Vlašić</derivirana_varijabla>
  </DomainObject.Predmet.ProtustrankaFormatedWithAdress>
  <DomainObject.Predmet.ProtustrankaFormatedWithAdressOIB>
    <izvorni_sadrzaj> VIKING d.o.o., OIB 16476923515, Vida Došena 27, 10000 Zagreb zastupanog po punomoćniku Robert Vlašić</izvorni_sadrzaj>
    <derivirana_varijabla naziv="DomainObject.Predmet.ProtustrankaFormatedWithAdressOIB_1"> VIKING d.o.o., OIB 16476923515, Vida Došena 27, 10000 Zagreb zastupanog po punomoćniku Robert Vlašić</derivirana_varijabla>
  </DomainObject.Predmet.ProtustrankaFormatedWithAdressOIB>
  <DomainObject.Predmet.ProtustrankaWithAdress>
    <izvorni_sadrzaj>VIKING d.o.o. Vida Došena 27, 10000 Zagreb</izvorni_sadrzaj>
    <derivirana_varijabla naziv="DomainObject.Predmet.ProtustrankaWithAdress_1">VIKING d.o.o. Vida Došena 27, 10000 Zagreb</derivirana_varijabla>
  </DomainObject.Predmet.ProtustrankaWithAdress>
  <DomainObject.Predmet.ProtustrankaWithAdressOIB>
    <izvorni_sadrzaj>VIKING d.o.o., OIB 16476923515, Vida Došena 27, 10000 Zagreb</izvorni_sadrzaj>
    <derivirana_varijabla naziv="DomainObject.Predmet.ProtustrankaWithAdressOIB_1">VIKING d.o.o., OIB 16476923515, Vida Došena 27, 10000 Zagreb</derivirana_varijabla>
  </DomainObject.Predmet.ProtustrankaWithAdressOIB>
  <DomainObject.Predmet.ProtustrankaNazivFormated>
    <izvorni_sadrzaj>VIKING d.o.o.</izvorni_sadrzaj>
    <derivirana_varijabla naziv="DomainObject.Predmet.ProtustrankaNazivFormated_1">VIKING d.o.o.</derivirana_varijabla>
  </DomainObject.Predmet.ProtustrankaNazivFormated>
  <DomainObject.Predmet.ProtustrankaNazivFormatedOIB>
    <izvorni_sadrzaj>VIKING d.o.o., OIB 16476923515</izvorni_sadrzaj>
    <derivirana_varijabla naziv="DomainObject.Predmet.ProtustrankaNazivFormatedOIB_1">VIKING d.o.o., OIB 16476923515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VIKING d.o.o.; Robert Vlašić</izvorni_sadrzaj>
    <derivirana_varijabla naziv="DomainObject.Predmet.StrankaFormated_1">  VIKING d.o.o.; Robert Vlašić</derivirana_varijabla>
  </DomainObject.Predmet.StrankaFormated>
  <DomainObject.Predmet.StrankaFormatedOIB>
    <izvorni_sadrzaj>  VIKING d.o.o., OIB 16476923515; Robert Vlašić</izvorni_sadrzaj>
    <derivirana_varijabla naziv="DomainObject.Predmet.StrankaFormatedOIB_1">  VIKING d.o.o., OIB 16476923515; Robert Vlašić</derivirana_varijabla>
  </DomainObject.Predmet.StrankaFormatedOIB>
  <DomainObject.Predmet.StrankaFormatedWithAdress>
    <izvorni_sadrzaj> VIKING d.o.o., Vida Došena 27, 10000 Zagreb; Robert Vlašić</izvorni_sadrzaj>
    <derivirana_varijabla naziv="DomainObject.Predmet.StrankaFormatedWithAdress_1"> VIKING d.o.o., Vida Došena 27, 10000 Zagreb; Robert Vlašić</derivirana_varijabla>
  </DomainObject.Predmet.StrankaFormatedWithAdress>
  <DomainObject.Predmet.StrankaFormatedWithAdressOIB>
    <izvorni_sadrzaj> VIKING d.o.o., OIB 16476923515, Vida Došena 27, 10000 Zagreb; Robert Vlašić</izvorni_sadrzaj>
    <derivirana_varijabla naziv="DomainObject.Predmet.StrankaFormatedWithAdressOIB_1"> VIKING d.o.o., OIB 16476923515, Vida Došena 27, 10000 Zagreb; Robert Vlašić</derivirana_varijabla>
  </DomainObject.Predmet.StrankaFormatedWithAdressOIB>
  <DomainObject.Predmet.StrankaWithAdress>
    <izvorni_sadrzaj>VIKING d.o.o. Vida Došena 27,10000 Zagreb,Robert Vlašić </izvorni_sadrzaj>
    <derivirana_varijabla naziv="DomainObject.Predmet.StrankaWithAdress_1">VIKING d.o.o. Vida Došena 27,10000 Zagreb,Robert Vlašić </derivirana_varijabla>
  </DomainObject.Predmet.StrankaWithAdress>
  <DomainObject.Predmet.StrankaWithAdressOIB>
    <izvorni_sadrzaj>VIKING d.o.o., OIB 16476923515, Vida Došena 27,10000 Zagreb,Robert Vlašić</izvorni_sadrzaj>
    <derivirana_varijabla naziv="DomainObject.Predmet.StrankaWithAdressOIB_1">VIKING d.o.o., OIB 16476923515, Vida Došena 27,10000 Zagreb,Robert Vlašić</derivirana_varijabla>
  </DomainObject.Predmet.StrankaWithAdressOIB>
  <DomainObject.Predmet.StrankaNazivFormated>
    <izvorni_sadrzaj>VIKING d.o.o.,Robert Vlašić</izvorni_sadrzaj>
    <derivirana_varijabla naziv="DomainObject.Predmet.StrankaNazivFormated_1">VIKING d.o.o.,Robert Vlašić</derivirana_varijabla>
  </DomainObject.Predmet.StrankaNazivFormated>
  <DomainObject.Predmet.StrankaNazivFormatedOIB>
    <izvorni_sadrzaj>VIKING d.o.o., OIB 16476923515,Robert Vlašić</izvorni_sadrzaj>
    <derivirana_varijabla naziv="DomainObject.Predmet.StrankaNazivFormatedOIB_1">VIKING d.o.o., OIB 16476923515,Robert Vlašić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VIKING d.o.o.</item>
      <item>Robert Vlašić</item>
    </izvorni_sadrzaj>
    <derivirana_varijabla naziv="DomainObject.Predmet.StrankaListFormated_1">
      <item>VIKING d.o.o.</item>
      <item>Robert Vlašić</item>
    </derivirana_varijabla>
  </DomainObject.Predmet.StrankaListFormated>
  <DomainObject.Predmet.StrankaListFormatedOIB>
    <izvorni_sadrzaj>
      <item>VIKING d.o.o., OIB 16476923515</item>
      <item>Robert Vlašić</item>
    </izvorni_sadrzaj>
    <derivirana_varijabla naziv="DomainObject.Predmet.StrankaListFormatedOIB_1">
      <item>VIKING d.o.o., OIB 16476923515</item>
      <item>Robert Vlašić</item>
    </derivirana_varijabla>
  </DomainObject.Predmet.StrankaListFormatedOIB>
  <DomainObject.Predmet.StrankaListFormatedWithAdress>
    <izvorni_sadrzaj>
      <item>VIKING d.o.o., Vida Došena 27, 10000 Zagreb</item>
      <item>Robert Vlašić</item>
    </izvorni_sadrzaj>
    <derivirana_varijabla naziv="DomainObject.Predmet.StrankaListFormatedWithAdress_1">
      <item>VIKING d.o.o., Vida Došena 27, 10000 Zagreb</item>
      <item>Robert Vlašić</item>
    </derivirana_varijabla>
  </DomainObject.Predmet.StrankaListFormatedWithAdress>
  <DomainObject.Predmet.StrankaListFormatedWithAdressOIB>
    <izvorni_sadrzaj>
      <item>VIKING d.o.o., OIB 16476923515, Vida Došena 27, 10000 Zagreb</item>
      <item>Robert Vlašić</item>
    </izvorni_sadrzaj>
    <derivirana_varijabla naziv="DomainObject.Predmet.StrankaListFormatedWithAdressOIB_1">
      <item>VIKING d.o.o., OIB 16476923515, Vida Došena 27, 10000 Zagreb</item>
      <item>Robert Vlašić</item>
    </derivirana_varijabla>
  </DomainObject.Predmet.StrankaListFormatedWithAdressOIB>
  <DomainObject.Predmet.StrankaListNazivFormated>
    <izvorni_sadrzaj>
      <item>VIKING d.o.o.</item>
      <item>Robert Vlašić</item>
    </izvorni_sadrzaj>
    <derivirana_varijabla naziv="DomainObject.Predmet.StrankaListNazivFormated_1">
      <item>VIKING d.o.o.</item>
      <item>Robert Vlašić</item>
    </derivirana_varijabla>
  </DomainObject.Predmet.StrankaListNazivFormated>
  <DomainObject.Predmet.StrankaListNazivFormatedOIB>
    <izvorni_sadrzaj>
      <item>VIKING d.o.o., OIB 16476923515</item>
      <item>Robert Vlašić</item>
    </izvorni_sadrzaj>
    <derivirana_varijabla naziv="DomainObject.Predmet.StrankaListNazivFormatedOIB_1">
      <item>VIKING d.o.o., OIB 16476923515</item>
      <item>Robert Vlašić</item>
    </derivirana_varijabla>
  </DomainObject.Predmet.StrankaListNazivFormatedOIB>
  <DomainObject.Predmet.ProtuStrankaListFormated>
    <izvorni_sadrzaj>
      <item>VIKING d.o.o. zastupanog po punomoćniku Robert Vlašić</item>
    </izvorni_sadrzaj>
    <derivirana_varijabla naziv="DomainObject.Predmet.ProtuStrankaListFormated_1">
      <item>VIKING d.o.o. zastupanog po punomoćniku Robert Vlašić</item>
    </derivirana_varijabla>
  </DomainObject.Predmet.ProtuStrankaListFormated>
  <DomainObject.Predmet.ProtuStrankaListFormatedOIB>
    <izvorni_sadrzaj>
      <item>VIKING d.o.o., OIB 16476923515 zastupanog po punomoćniku Robert Vlašić</item>
    </izvorni_sadrzaj>
    <derivirana_varijabla naziv="DomainObject.Predmet.ProtuStrankaListFormatedOIB_1">
      <item>VIKING d.o.o., OIB 16476923515 zastupanog po punomoćniku Robert Vlašić</item>
    </derivirana_varijabla>
  </DomainObject.Predmet.ProtuStrankaListFormatedOIB>
  <DomainObject.Predmet.ProtuStrankaListFormatedWithAdress>
    <izvorni_sadrzaj>
      <item>VIKING d.o.o., Vida Došena 27, 10000 Zagreb zastupanog po punomoćniku Robert Vlašić</item>
    </izvorni_sadrzaj>
    <derivirana_varijabla naziv="DomainObject.Predmet.ProtuStrankaListFormatedWithAdress_1">
      <item>VIKING d.o.o., Vida Došena 27, 10000 Zagreb zastupanog po punomoćniku Robert Vlašić</item>
    </derivirana_varijabla>
  </DomainObject.Predmet.ProtuStrankaListFormatedWithAdress>
  <DomainObject.Predmet.ProtuStrankaListFormatedWithAdressOIB>
    <izvorni_sadrzaj>
      <item>VIKING d.o.o., OIB 16476923515, Vida Došena 27, 10000 Zagreb zastupanog po punomoćniku Robert Vlašić</item>
    </izvorni_sadrzaj>
    <derivirana_varijabla naziv="DomainObject.Predmet.ProtuStrankaListFormatedWithAdressOIB_1">
      <item>VIKING d.o.o., OIB 16476923515, Vida Došena 27, 10000 Zagreb zastupanog po punomoćniku Robert Vlašić</item>
    </derivirana_varijabla>
  </DomainObject.Predmet.ProtuStrankaListFormatedWithAdressOIB>
  <DomainObject.Predmet.ProtuStrankaListNazivFormated>
    <izvorni_sadrzaj>
      <item>VIKING d.o.o.</item>
    </izvorni_sadrzaj>
    <derivirana_varijabla naziv="DomainObject.Predmet.ProtuStrankaListNazivFormated_1">
      <item>VIKING d.o.o.</item>
    </derivirana_varijabla>
  </DomainObject.Predmet.ProtuStrankaListNazivFormated>
  <DomainObject.Predmet.ProtuStrankaListNazivFormatedOIB>
    <izvorni_sadrzaj>
      <item>VIKING d.o.o., OIB 16476923515</item>
    </izvorni_sadrzaj>
    <derivirana_varijabla naziv="DomainObject.Predmet.ProtuStrankaListNazivFormatedOIB_1">
      <item>VIKING d.o.o., OIB 16476923515</item>
    </derivirana_varijabla>
  </DomainObject.Predmet.ProtuStrankaListNazivFormatedOIB>
  <DomainObject.Predmet.OstaliListFormated>
    <izvorni_sadrzaj>
      <item>Robert Vlašić punomoćnik sudionika u postupku VIKING d.o.o.</item>
    </izvorni_sadrzaj>
    <derivirana_varijabla naziv="DomainObject.Predmet.OstaliListFormated_1">
      <item>Robert Vlašić punomoćnik sudionika u postupku VIKING d.o.o.</item>
    </derivirana_varijabla>
  </DomainObject.Predmet.OstaliListFormated>
  <DomainObject.Predmet.OstaliListFormatedOIB>
    <izvorni_sadrzaj>
      <item>Robert Vlašić, OIB 51390751423 punomoćnik sudionika u postupku VIKING d.o.o.</item>
    </izvorni_sadrzaj>
    <derivirana_varijabla naziv="DomainObject.Predmet.OstaliListFormatedOIB_1">
      <item>Robert Vlašić, OIB 51390751423 punomoćnik sudionika u postupku VIKING d.o.o.</item>
    </derivirana_varijabla>
  </DomainObject.Predmet.OstaliListFormatedOIB>
  <DomainObject.Predmet.OstaliListFormatedWithAdress>
    <izvorni_sadrzaj>
      <item>Robert Vlašić, Ulica Josipa Strganca 12, 10000 Zagreb punomoćnik sudionika u postupku VIKING d.o.o.</item>
    </izvorni_sadrzaj>
    <derivirana_varijabla naziv="DomainObject.Predmet.OstaliListFormatedWithAdress_1">
      <item>Robert Vlašić, Ulica Josipa Strganca 12, 10000 Zagreb punomoćnik sudionika u postupku VIKING d.o.o.</item>
    </derivirana_varijabla>
  </DomainObject.Predmet.OstaliListFormatedWithAdress>
  <DomainObject.Predmet.OstaliListFormatedWithAdressOIB>
    <izvorni_sadrzaj>
      <item>Robert Vlašić, OIB 51390751423, Ulica Josipa Strganca 12, 10000 Zagreb punomoćnik sudionika u postupku VIKING d.o.o.</item>
    </izvorni_sadrzaj>
    <derivirana_varijabla naziv="DomainObject.Predmet.OstaliListFormatedWithAdressOIB_1">
      <item>Robert Vlašić, OIB 51390751423, Ulica Josipa Strganca 12, 10000 Zagreb punomoćnik sudionika u postupku VIKING d.o.o.</item>
    </derivirana_varijabla>
  </DomainObject.Predmet.OstaliListFormatedWithAdressOIB>
  <DomainObject.Predmet.OstaliListNazivFormated>
    <izvorni_sadrzaj>
      <item>Robert Vlašić</item>
    </izvorni_sadrzaj>
    <derivirana_varijabla naziv="DomainObject.Predmet.OstaliListNazivFormated_1">
      <item>Robert Vlašić</item>
    </derivirana_varijabla>
  </DomainObject.Predmet.OstaliListNazivFormated>
  <DomainObject.Predmet.OstaliListNazivFormatedOIB>
    <izvorni_sadrzaj>
      <item>Robert Vlašić, OIB 51390751423</item>
    </izvorni_sadrzaj>
    <derivirana_varijabla naziv="DomainObject.Predmet.OstaliListNazivFormatedOIB_1">
      <item>Robert Vlašić, OIB 51390751423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2021.</izvorni_sadrzaj>
    <derivirana_varijabla naziv="DomainObject.Datum_1">29. lipnja 2021.</derivirana_varijabla>
  </DomainObject.Datum>
  <DomainObject.PoslovniBrojDokumenta>
    <izvorni_sadrzaj>St-1078/2021-10</izvorni_sadrzaj>
    <derivirana_varijabla naziv="DomainObject.PoslovniBrojDokumenta_1">St-1078/2021-10</derivirana_varijabla>
  </DomainObject.PoslovniBrojDokumenta>
  <DomainObject.Predmet.StrankaIDrugi>
    <izvorni_sadrzaj>VIKING d.o.o. i dr.</izvorni_sadrzaj>
    <derivirana_varijabla naziv="DomainObject.Predmet.StrankaIDrugi_1">VIKING d.o.o. i dr.</derivirana_varijabla>
  </DomainObject.Predmet.StrankaIDrugi>
  <DomainObject.Predmet.ProtustrankaIDrugi>
    <izvorni_sadrzaj>VIKING d.o.o.</izvorni_sadrzaj>
    <derivirana_varijabla naziv="DomainObject.Predmet.ProtustrankaIDrugi_1">VIKING d.o.o.</derivirana_varijabla>
  </DomainObject.Predmet.ProtustrankaIDrugi>
  <DomainObject.Predmet.StrankaIDrugiAdressOIB>
    <izvorni_sadrzaj>VIKING d.o.o., OIB 16476923515, Vida Došena 27, 10000 Zagreb i dr.</izvorni_sadrzaj>
    <derivirana_varijabla naziv="DomainObject.Predmet.StrankaIDrugiAdressOIB_1">VIKING d.o.o., OIB 16476923515, Vida Došena 27, 10000 Zagreb i dr.</derivirana_varijabla>
  </DomainObject.Predmet.StrankaIDrugiAdressOIB>
  <DomainObject.Predmet.ProtustrankaIDrugiAdressOIB>
    <izvorni_sadrzaj>VIKING d.o.o., OIB 16476923515, Vida Došena 27, 10000 Zagreb</izvorni_sadrzaj>
    <derivirana_varijabla naziv="DomainObject.Predmet.ProtustrankaIDrugiAdressOIB_1">VIKING d.o.o., OIB 16476923515, Vida Došena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VIKING d.o.o.</item>
      <item>VIKING d.o.o.</item>
      <item>Robert Vlašić</item>
      <item>Robert Vlašić</item>
    </izvorni_sadrzaj>
    <derivirana_varijabla naziv="DomainObject.Predmet.SudioniciListNaziv_1">
      <item>VIKING d.o.o.</item>
      <item>VIKING d.o.o.</item>
      <item>Robert Vlašić</item>
      <item>Robert Vlašić</item>
    </derivirana_varijabla>
  </DomainObject.Predmet.SudioniciListNaziv>
  <DomainObject.Predmet.SudioniciListAdressOIB>
    <izvorni_sadrzaj>
      <item>VIKING d.o.o., OIB 16476923515, Vida Došena 27,10000 Zagreb</item>
      <item>VIKING d.o.o., OIB 16476923515, Vida Došena 27,10000 Zagreb</item>
      <item>Robert Vlašić</item>
      <item>Robert Vlašić, OIB 51390751423, Ulica Josipa Strganca 12,10000 Zagreb</item>
    </izvorni_sadrzaj>
    <derivirana_varijabla naziv="DomainObject.Predmet.SudioniciListAdressOIB_1">
      <item>VIKING d.o.o., OIB 16476923515, Vida Došena 27,10000 Zagreb</item>
      <item>VIKING d.o.o., OIB 16476923515, Vida Došena 27,10000 Zagreb</item>
      <item>Robert Vlašić</item>
      <item>Robert Vlašić, OIB 51390751423, Ulica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16476923515</item>
      <item>, OIB 16476923515</item>
      <item>, OIB null</item>
      <item>, OIB 51390751423</item>
    </izvorni_sadrzaj>
    <derivirana_varijabla naziv="DomainObject.Predmet.SudioniciListNazivOIB_1">
      <item>, OIB 16476923515</item>
      <item>, OIB 16476923515</item>
      <item>, OIB null</item>
      <item>, OIB 51390751423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Đuran, OIB 68196974935, Andrije Hebranga 8, 10000 Zagreb</item>
    </izvorni_sadrzaj>
    <derivirana_varijabla naziv="DomainObject.Predmet.StecajniUpraviteljiListAddressOIB_1">
      <item>Zvonimir Đuran, OIB 68196974935, Andrije Hebranga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747AB-AD20-4366-B01B-53FA25F9B39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14</properties:Pages>
  <properties:Words>2813</properties:Words>
  <properties:Characters>16861</properties:Characters>
  <properties:Lines>1154</properties:Lines>
  <properties:Paragraphs>604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19179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2021-06-29T08:35:00Z</dcterms:created>
  <dc:creator>Ante Galić</dc:creator>
  <cp:lastModifiedBy>Valentina Gabud</cp:lastModifiedBy>
  <cp:lastPrinted>2019-10-10T07:06:00Z</cp:lastPrinted>
  <dcterms:modified xmlns:xsi="http://www.w3.org/2001/XMLSchema-instance" xsi:type="dcterms:W3CDTF">2021-06-29T08:46:00Z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St-1078/2021-10 / Zapisnik - Ročište radi ispitivanja tražbina (2. zapisnik o ispitivanju tražbina - 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14</vt:i4>
  </prop:property>
</prop:Properties>
</file>